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E4C84F" w14:textId="77777777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B169DF">
        <w:rPr>
          <w:rFonts w:ascii="Corbel" w:hAnsi="Corbel"/>
          <w:bCs/>
          <w:i/>
        </w:rPr>
        <w:t xml:space="preserve">Załącznik nr </w:t>
      </w:r>
      <w:r w:rsidR="006F31E2" w:rsidRPr="00B169DF">
        <w:rPr>
          <w:rFonts w:ascii="Corbel" w:hAnsi="Corbel"/>
          <w:bCs/>
          <w:i/>
        </w:rPr>
        <w:t>1.5</w:t>
      </w:r>
      <w:r w:rsidR="00D8678B" w:rsidRPr="00B169DF">
        <w:rPr>
          <w:rFonts w:ascii="Corbel" w:hAnsi="Corbel"/>
          <w:bCs/>
          <w:i/>
        </w:rPr>
        <w:t xml:space="preserve"> do Zarządzenia</w:t>
      </w:r>
      <w:r w:rsidR="002A22BF" w:rsidRPr="00B169DF">
        <w:rPr>
          <w:rFonts w:ascii="Corbel" w:hAnsi="Corbel"/>
          <w:bCs/>
          <w:i/>
        </w:rPr>
        <w:t xml:space="preserve"> Rektora UR </w:t>
      </w:r>
      <w:r w:rsidR="00CD6897" w:rsidRPr="00B169DF">
        <w:rPr>
          <w:rFonts w:ascii="Corbel" w:hAnsi="Corbel"/>
          <w:bCs/>
          <w:i/>
        </w:rPr>
        <w:t xml:space="preserve"> nr </w:t>
      </w:r>
      <w:r w:rsidR="005F41B9">
        <w:rPr>
          <w:rFonts w:ascii="Corbel" w:hAnsi="Corbel"/>
          <w:bCs/>
          <w:i/>
        </w:rPr>
        <w:t>61/2025</w:t>
      </w:r>
    </w:p>
    <w:p w14:paraId="3DE53805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2C880A54" w14:textId="77777777" w:rsidR="00263951" w:rsidRPr="00B169DF" w:rsidRDefault="0071620A" w:rsidP="00263951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263951">
        <w:rPr>
          <w:rFonts w:ascii="Corbel" w:hAnsi="Corbel"/>
          <w:i/>
          <w:smallCaps/>
          <w:sz w:val="24"/>
          <w:szCs w:val="24"/>
        </w:rPr>
        <w:t>2025-2028</w:t>
      </w:r>
      <w:r w:rsidR="00263951" w:rsidRPr="00B169DF">
        <w:rPr>
          <w:rFonts w:ascii="Corbel" w:hAnsi="Corbel"/>
          <w:b/>
          <w:smallCaps/>
          <w:sz w:val="24"/>
          <w:szCs w:val="24"/>
        </w:rPr>
        <w:t xml:space="preserve"> </w:t>
      </w:r>
    </w:p>
    <w:p w14:paraId="7A00FAD3" w14:textId="77777777" w:rsidR="00263951" w:rsidRPr="00B169DF" w:rsidRDefault="00263951" w:rsidP="00263951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       </w:t>
      </w:r>
      <w:r w:rsidRPr="00B169DF">
        <w:rPr>
          <w:rFonts w:ascii="Corbel" w:hAnsi="Corbel"/>
          <w:i/>
          <w:sz w:val="20"/>
          <w:szCs w:val="20"/>
        </w:rPr>
        <w:t>(skrajne daty</w:t>
      </w:r>
      <w:r w:rsidRPr="00B169DF">
        <w:rPr>
          <w:rFonts w:ascii="Corbel" w:hAnsi="Corbel"/>
          <w:sz w:val="20"/>
          <w:szCs w:val="20"/>
        </w:rPr>
        <w:t>)</w:t>
      </w:r>
    </w:p>
    <w:p w14:paraId="1331CE4C" w14:textId="498D073B" w:rsidR="00445970" w:rsidRPr="00B169DF" w:rsidRDefault="00263951" w:rsidP="00263951">
      <w:pPr>
        <w:spacing w:after="0" w:line="240" w:lineRule="exact"/>
        <w:ind w:left="2832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 xml:space="preserve">Rok akademicki   </w:t>
      </w:r>
      <w:r>
        <w:rPr>
          <w:rFonts w:ascii="Corbel" w:hAnsi="Corbel"/>
          <w:sz w:val="20"/>
          <w:szCs w:val="20"/>
        </w:rPr>
        <w:t>2026-2027</w:t>
      </w:r>
    </w:p>
    <w:p w14:paraId="78C3FF37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222D75F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0E784EF6" w14:textId="77777777" w:rsidTr="00D81A00">
        <w:tc>
          <w:tcPr>
            <w:tcW w:w="2694" w:type="dxa"/>
            <w:vAlign w:val="center"/>
          </w:tcPr>
          <w:p w14:paraId="5DAD0AB0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27FDE19" w14:textId="708C21DF" w:rsidR="0085747A" w:rsidRPr="00B169DF" w:rsidRDefault="006A775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A7753">
              <w:rPr>
                <w:rFonts w:ascii="Corbel" w:hAnsi="Corbel"/>
                <w:b w:val="0"/>
                <w:sz w:val="24"/>
                <w:szCs w:val="24"/>
              </w:rPr>
              <w:t>Bazy danych</w:t>
            </w:r>
          </w:p>
        </w:tc>
      </w:tr>
      <w:tr w:rsidR="0085747A" w:rsidRPr="00B169DF" w14:paraId="3DFDE19A" w14:textId="77777777" w:rsidTr="00D81A00">
        <w:tc>
          <w:tcPr>
            <w:tcW w:w="2694" w:type="dxa"/>
            <w:vAlign w:val="center"/>
          </w:tcPr>
          <w:p w14:paraId="3879D9BB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5A2B4C6" w14:textId="48348DAC" w:rsidR="0085747A" w:rsidRPr="00B169DF" w:rsidRDefault="0045324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5324A">
              <w:rPr>
                <w:rFonts w:ascii="Corbel" w:hAnsi="Corbel"/>
                <w:b w:val="0"/>
                <w:sz w:val="24"/>
                <w:szCs w:val="24"/>
              </w:rPr>
              <w:t>E/I/AR/C.4</w:t>
            </w:r>
          </w:p>
        </w:tc>
      </w:tr>
      <w:tr w:rsidR="00D81A00" w:rsidRPr="00B169DF" w14:paraId="6CA58E58" w14:textId="77777777" w:rsidTr="00D81A00">
        <w:tc>
          <w:tcPr>
            <w:tcW w:w="2694" w:type="dxa"/>
            <w:vAlign w:val="center"/>
          </w:tcPr>
          <w:p w14:paraId="4FC4AA56" w14:textId="77777777" w:rsidR="00D81A00" w:rsidRPr="00B169DF" w:rsidRDefault="00D81A00" w:rsidP="00D81A00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B169DF">
              <w:rPr>
                <w:rFonts w:ascii="Corbel" w:hAnsi="Corbel"/>
                <w:sz w:val="24"/>
                <w:szCs w:val="24"/>
              </w:rPr>
              <w:t>azwa jednostki prowadzącej kierunek</w:t>
            </w:r>
          </w:p>
        </w:tc>
        <w:tc>
          <w:tcPr>
            <w:tcW w:w="7087" w:type="dxa"/>
            <w:vAlign w:val="center"/>
          </w:tcPr>
          <w:p w14:paraId="46C77378" w14:textId="1A40C21C" w:rsidR="00D81A00" w:rsidRPr="00B169DF" w:rsidRDefault="00D81A00" w:rsidP="00D81A0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D81A00" w:rsidRPr="00B169DF" w14:paraId="0F17DB65" w14:textId="77777777" w:rsidTr="00D81A00">
        <w:tc>
          <w:tcPr>
            <w:tcW w:w="2694" w:type="dxa"/>
            <w:vAlign w:val="center"/>
          </w:tcPr>
          <w:p w14:paraId="2652B850" w14:textId="77777777" w:rsidR="00D81A00" w:rsidRPr="00B169DF" w:rsidRDefault="00D81A00" w:rsidP="00D81A0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E758FBB" w14:textId="7B80FB63" w:rsidR="00D81A00" w:rsidRPr="00B169DF" w:rsidRDefault="00D81A00" w:rsidP="00D81A0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</w:t>
            </w:r>
            <w:r w:rsidR="00E04802">
              <w:rPr>
                <w:rFonts w:ascii="Corbel" w:hAnsi="Corbel"/>
                <w:b w:val="0"/>
                <w:sz w:val="24"/>
                <w:szCs w:val="24"/>
              </w:rPr>
              <w:t>ów/ Katedra Metod Ilościowych i </w:t>
            </w:r>
            <w:r>
              <w:rPr>
                <w:rFonts w:ascii="Corbel" w:hAnsi="Corbel"/>
                <w:b w:val="0"/>
                <w:sz w:val="24"/>
                <w:szCs w:val="24"/>
              </w:rPr>
              <w:t>Informatyki Gospodarczej</w:t>
            </w:r>
          </w:p>
        </w:tc>
      </w:tr>
      <w:tr w:rsidR="0085747A" w:rsidRPr="00B169DF" w14:paraId="3AC910C9" w14:textId="77777777" w:rsidTr="00D81A00">
        <w:tc>
          <w:tcPr>
            <w:tcW w:w="2694" w:type="dxa"/>
            <w:vAlign w:val="center"/>
          </w:tcPr>
          <w:p w14:paraId="214858B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F80C9C2" w14:textId="11162881" w:rsidR="0085747A" w:rsidRPr="00B169DF" w:rsidRDefault="00D81A0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B169DF" w14:paraId="01DE393D" w14:textId="77777777" w:rsidTr="00D81A00">
        <w:tc>
          <w:tcPr>
            <w:tcW w:w="2694" w:type="dxa"/>
            <w:vAlign w:val="center"/>
          </w:tcPr>
          <w:p w14:paraId="4E95CBDB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3BA6C6B" w14:textId="53219B4E" w:rsidR="0085747A" w:rsidRPr="00B169DF" w:rsidRDefault="00D81A0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Pierwszego stopnia</w:t>
            </w:r>
          </w:p>
        </w:tc>
      </w:tr>
      <w:tr w:rsidR="0085747A" w:rsidRPr="00B169DF" w14:paraId="4F0B03F0" w14:textId="77777777" w:rsidTr="00D81A00">
        <w:tc>
          <w:tcPr>
            <w:tcW w:w="2694" w:type="dxa"/>
            <w:vAlign w:val="center"/>
          </w:tcPr>
          <w:p w14:paraId="45469002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F0F7512" w14:textId="4B4FDE0C" w:rsidR="0085747A" w:rsidRPr="00B169DF" w:rsidRDefault="00D81A0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B169DF" w14:paraId="773BCD05" w14:textId="77777777" w:rsidTr="00D81A00">
        <w:tc>
          <w:tcPr>
            <w:tcW w:w="2694" w:type="dxa"/>
            <w:vAlign w:val="center"/>
          </w:tcPr>
          <w:p w14:paraId="74A2E434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8198CD0" w14:textId="13604C43" w:rsidR="0085747A" w:rsidRPr="00B169DF" w:rsidRDefault="00D81A0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Stacjonarna</w:t>
            </w:r>
          </w:p>
        </w:tc>
      </w:tr>
      <w:tr w:rsidR="0085747A" w:rsidRPr="00B169DF" w14:paraId="0D46A334" w14:textId="77777777" w:rsidTr="00D81A00">
        <w:tc>
          <w:tcPr>
            <w:tcW w:w="2694" w:type="dxa"/>
            <w:vAlign w:val="center"/>
          </w:tcPr>
          <w:p w14:paraId="4C352144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D4A0FA3" w14:textId="7C019AC5" w:rsidR="0085747A" w:rsidRPr="00B169DF" w:rsidRDefault="0048518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II/4</w:t>
            </w:r>
          </w:p>
        </w:tc>
      </w:tr>
      <w:tr w:rsidR="0085747A" w:rsidRPr="00B169DF" w14:paraId="6D884007" w14:textId="77777777" w:rsidTr="00D81A00">
        <w:tc>
          <w:tcPr>
            <w:tcW w:w="2694" w:type="dxa"/>
            <w:vAlign w:val="center"/>
          </w:tcPr>
          <w:p w14:paraId="69EFC433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E46CF37" w14:textId="705A69C6" w:rsidR="0085747A" w:rsidRPr="00B169DF" w:rsidRDefault="00D81A0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B169DF" w14:paraId="1C79643F" w14:textId="77777777" w:rsidTr="00D81A00">
        <w:tc>
          <w:tcPr>
            <w:tcW w:w="2694" w:type="dxa"/>
            <w:vAlign w:val="center"/>
          </w:tcPr>
          <w:p w14:paraId="1F0D3E96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A26C5A6" w14:textId="5798BD0D" w:rsidR="00923D7D" w:rsidRPr="00B169DF" w:rsidRDefault="00D81A0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14:paraId="239C8F40" w14:textId="77777777" w:rsidTr="00D81A00">
        <w:tc>
          <w:tcPr>
            <w:tcW w:w="2694" w:type="dxa"/>
            <w:vAlign w:val="center"/>
          </w:tcPr>
          <w:p w14:paraId="780790C9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25583B7" w14:textId="0D8ACC43" w:rsidR="00D81A00" w:rsidRPr="003C51C3" w:rsidRDefault="00D81A00" w:rsidP="00D81A0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C51C3">
              <w:rPr>
                <w:rFonts w:ascii="Corbel" w:hAnsi="Corbel"/>
                <w:b w:val="0"/>
                <w:sz w:val="24"/>
                <w:szCs w:val="24"/>
              </w:rPr>
              <w:t xml:space="preserve">dr P. Szura, </w:t>
            </w:r>
            <w:r>
              <w:rPr>
                <w:rFonts w:ascii="Corbel" w:hAnsi="Corbel"/>
                <w:b w:val="0"/>
                <w:sz w:val="24"/>
                <w:szCs w:val="24"/>
              </w:rPr>
              <w:t>mgr R. Hall</w:t>
            </w:r>
          </w:p>
          <w:p w14:paraId="554A6F4C" w14:textId="77777777"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14:paraId="1719E29B" w14:textId="77777777" w:rsidTr="00D81A00">
        <w:tc>
          <w:tcPr>
            <w:tcW w:w="2694" w:type="dxa"/>
            <w:vAlign w:val="center"/>
          </w:tcPr>
          <w:p w14:paraId="48305F85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473121D" w14:textId="22C50512" w:rsidR="00D81A00" w:rsidRPr="003C51C3" w:rsidRDefault="00D81A00" w:rsidP="00D81A0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C51C3">
              <w:rPr>
                <w:rFonts w:ascii="Corbel" w:hAnsi="Corbel"/>
                <w:b w:val="0"/>
                <w:sz w:val="24"/>
                <w:szCs w:val="24"/>
              </w:rPr>
              <w:t xml:space="preserve">dr P. Szura, </w:t>
            </w:r>
            <w:r>
              <w:rPr>
                <w:rFonts w:ascii="Corbel" w:hAnsi="Corbel"/>
                <w:b w:val="0"/>
                <w:sz w:val="24"/>
                <w:szCs w:val="24"/>
              </w:rPr>
              <w:t>mgr R. Hall, mgr K. Drozd</w:t>
            </w:r>
          </w:p>
          <w:p w14:paraId="02CD3FEC" w14:textId="77777777"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57170BAF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2A280BF9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5D60094D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4851B181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313DB746" w14:textId="77777777" w:rsidTr="00485189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3763D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62ABA380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C5F2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C72C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C1AE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1DFB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18093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E473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FE613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A247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6DB7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13B2B023" w14:textId="77777777" w:rsidTr="00485189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CD2DF" w14:textId="649B7871" w:rsidR="00015B8F" w:rsidRPr="00B169DF" w:rsidRDefault="0048518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271B5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0E52D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4C092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C76FC" w14:textId="3B687113" w:rsidR="00015B8F" w:rsidRPr="00B169DF" w:rsidRDefault="0048518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D622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A239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E1F7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9683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F5C3E" w14:textId="30C6C091" w:rsidR="00015B8F" w:rsidRPr="00B169DF" w:rsidRDefault="0048518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64692E7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C7E6D86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93CA410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266EF9B8" w14:textId="718E9171" w:rsidR="0085747A" w:rsidRPr="00B169DF" w:rsidRDefault="00746246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A27B8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 w:rsidRPr="009A27B8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0A6EBDB9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5571065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C0C66C1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1C98D52D" w14:textId="77777777" w:rsidR="00485189" w:rsidRPr="00485189" w:rsidRDefault="00485189" w:rsidP="009C54AE">
      <w:pPr>
        <w:pStyle w:val="Punktygwne"/>
        <w:spacing w:before="0" w:after="0"/>
        <w:rPr>
          <w:rFonts w:ascii="Corbel" w:hAnsi="Corbel"/>
          <w:b w:val="0"/>
          <w:smallCaps w:val="0"/>
          <w:sz w:val="14"/>
          <w:szCs w:val="24"/>
        </w:rPr>
      </w:pPr>
    </w:p>
    <w:p w14:paraId="32CEFAB1" w14:textId="2FB0617D" w:rsidR="009C54AE" w:rsidRPr="00B169DF" w:rsidRDefault="00485189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Zaliczenie z oceną</w:t>
      </w:r>
    </w:p>
    <w:p w14:paraId="49742673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7F3F4EE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04DA7C87" w14:textId="77777777" w:rsidTr="00745302">
        <w:tc>
          <w:tcPr>
            <w:tcW w:w="9670" w:type="dxa"/>
          </w:tcPr>
          <w:p w14:paraId="0DC976AD" w14:textId="1DDE0E10" w:rsidR="0085747A" w:rsidRPr="00B169DF" w:rsidRDefault="00A51FE4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z</w:t>
            </w:r>
            <w:r w:rsidRPr="00194F1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najomość obsł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ugi systemów operacyjnych i programów pakietu MS Office</w:t>
            </w:r>
            <w:r w:rsidRPr="00194F1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14:paraId="4CE80AED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CF815AA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lastRenderedPageBreak/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5464065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C54A49B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763B9616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263951" w:rsidRPr="004E4652" w14:paraId="43B04630" w14:textId="77777777" w:rsidTr="00263951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793F3" w14:textId="77777777" w:rsidR="00263951" w:rsidRPr="002A175E" w:rsidRDefault="00263951" w:rsidP="00E815B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A175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3C318" w14:textId="29FF47BB" w:rsidR="00263951" w:rsidRPr="00263951" w:rsidRDefault="00263951" w:rsidP="00263951">
            <w:pPr>
              <w:pStyle w:val="Podpunkty"/>
              <w:spacing w:before="40" w:after="40"/>
              <w:rPr>
                <w:rFonts w:ascii="Corbel" w:hAnsi="Corbel"/>
                <w:b w:val="0"/>
                <w:sz w:val="24"/>
                <w:szCs w:val="24"/>
              </w:rPr>
            </w:pPr>
            <w:r w:rsidRPr="00263951">
              <w:rPr>
                <w:rFonts w:ascii="Corbel" w:hAnsi="Corbel"/>
                <w:b w:val="0"/>
                <w:sz w:val="24"/>
                <w:szCs w:val="24"/>
              </w:rPr>
              <w:t>Zapoznanie studentów z</w:t>
            </w:r>
            <w:r>
              <w:rPr>
                <w:rFonts w:ascii="Corbel" w:hAnsi="Corbel"/>
                <w:b w:val="0"/>
                <w:sz w:val="24"/>
                <w:szCs w:val="24"/>
              </w:rPr>
              <w:t>:</w:t>
            </w:r>
            <w:r w:rsidRPr="00263951">
              <w:rPr>
                <w:rFonts w:ascii="Corbel" w:hAnsi="Corbel"/>
                <w:b w:val="0"/>
                <w:sz w:val="24"/>
                <w:szCs w:val="24"/>
              </w:rPr>
              <w:t xml:space="preserve"> podstawowymi rodzajami baz danych,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pojęciem </w:t>
            </w:r>
            <w:r w:rsidRPr="00263951">
              <w:rPr>
                <w:rFonts w:ascii="Corbel" w:hAnsi="Corbel"/>
                <w:b w:val="0"/>
                <w:sz w:val="24"/>
                <w:szCs w:val="24"/>
              </w:rPr>
              <w:t>RDBMS</w:t>
            </w:r>
            <w:r>
              <w:rPr>
                <w:rFonts w:ascii="Corbel" w:hAnsi="Corbel"/>
                <w:b w:val="0"/>
                <w:sz w:val="24"/>
                <w:szCs w:val="24"/>
              </w:rPr>
              <w:t>, otwartymi i zamkniętymi systemami bazodanowymi</w:t>
            </w:r>
            <w:r w:rsidRPr="00263951">
              <w:rPr>
                <w:rFonts w:ascii="Corbel" w:hAnsi="Corbel"/>
                <w:b w:val="0"/>
                <w:sz w:val="24"/>
                <w:szCs w:val="24"/>
              </w:rPr>
              <w:t>,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funkcjonalnością,</w:t>
            </w:r>
            <w:r w:rsidRPr="00263951">
              <w:rPr>
                <w:rFonts w:ascii="Corbel" w:hAnsi="Corbel"/>
                <w:b w:val="0"/>
                <w:sz w:val="24"/>
                <w:szCs w:val="24"/>
              </w:rPr>
              <w:t xml:space="preserve"> ograniczeniami i zastosowaniami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systemów baz danych - z szczególnym uwzględnieniem </w:t>
            </w:r>
            <w:r w:rsidRPr="00263951">
              <w:rPr>
                <w:rFonts w:ascii="Corbel" w:hAnsi="Corbel"/>
                <w:b w:val="0"/>
                <w:sz w:val="24"/>
                <w:szCs w:val="24"/>
              </w:rPr>
              <w:t>MS Access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(lokalna aplikacja bazodanowa) oraz serwerów: </w:t>
            </w:r>
            <w:r w:rsidRPr="00263951">
              <w:rPr>
                <w:rFonts w:ascii="Corbel" w:hAnsi="Corbel"/>
                <w:b w:val="0"/>
                <w:sz w:val="24"/>
                <w:szCs w:val="24"/>
              </w:rPr>
              <w:t>MS SQL Server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MySQL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. Możliwości współpracy z wykorzystaniem sterowników ODBC.</w:t>
            </w:r>
          </w:p>
        </w:tc>
      </w:tr>
      <w:tr w:rsidR="00263951" w:rsidRPr="004E4652" w14:paraId="22894A45" w14:textId="77777777" w:rsidTr="00263951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16A70" w14:textId="77777777" w:rsidR="00263951" w:rsidRPr="00263951" w:rsidRDefault="00263951" w:rsidP="00E815B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A175E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D4412" w14:textId="5CC71176" w:rsidR="00263951" w:rsidRPr="00263951" w:rsidRDefault="00263951" w:rsidP="00263951">
            <w:pPr>
              <w:pStyle w:val="Podpunkty"/>
              <w:spacing w:before="40" w:after="4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63951">
              <w:rPr>
                <w:rFonts w:ascii="Corbel" w:hAnsi="Corbel"/>
                <w:b w:val="0"/>
                <w:sz w:val="24"/>
                <w:szCs w:val="24"/>
              </w:rPr>
              <w:t>Nabycie umiejętności projektowania relacyjnych baz danych zgodnych z podstawo</w:t>
            </w:r>
            <w:r w:rsidRPr="00263951">
              <w:rPr>
                <w:rFonts w:ascii="Corbel" w:hAnsi="Corbel"/>
                <w:b w:val="0"/>
                <w:sz w:val="24"/>
                <w:szCs w:val="24"/>
              </w:rPr>
              <w:softHyphen/>
              <w:t>wymi zasadami normalizacji: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1NF, 2NF,</w:t>
            </w:r>
            <w:r w:rsidRPr="00263951">
              <w:rPr>
                <w:rFonts w:ascii="Corbel" w:hAnsi="Corbel"/>
                <w:b w:val="0"/>
                <w:sz w:val="24"/>
                <w:szCs w:val="24"/>
              </w:rPr>
              <w:t xml:space="preserve"> 3NF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r w:rsidRPr="00263951">
              <w:rPr>
                <w:rFonts w:ascii="Corbel" w:hAnsi="Corbel"/>
                <w:b w:val="0"/>
                <w:sz w:val="24"/>
                <w:szCs w:val="24"/>
              </w:rPr>
              <w:t xml:space="preserve">BCNF </w:t>
            </w:r>
            <w:r>
              <w:rPr>
                <w:rFonts w:ascii="Corbel" w:hAnsi="Corbel"/>
                <w:b w:val="0"/>
                <w:sz w:val="24"/>
                <w:szCs w:val="24"/>
              </w:rPr>
              <w:t>(</w:t>
            </w:r>
            <w:r w:rsidRPr="00263951">
              <w:rPr>
                <w:rFonts w:ascii="Corbel" w:hAnsi="Corbel"/>
                <w:b w:val="0"/>
                <w:sz w:val="24"/>
                <w:szCs w:val="24"/>
              </w:rPr>
              <w:t>3.5NF</w:t>
            </w:r>
            <w:r>
              <w:rPr>
                <w:rFonts w:ascii="Corbel" w:hAnsi="Corbel"/>
                <w:b w:val="0"/>
                <w:sz w:val="24"/>
                <w:szCs w:val="24"/>
              </w:rPr>
              <w:t>)</w:t>
            </w:r>
            <w:r w:rsidRPr="00263951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263951" w:rsidRPr="004E4652" w14:paraId="7ABA0A26" w14:textId="77777777" w:rsidTr="00263951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309EB" w14:textId="77777777" w:rsidR="00263951" w:rsidRPr="002A175E" w:rsidRDefault="00263951" w:rsidP="00E815B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A175E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02F7A" w14:textId="1DB50819" w:rsidR="00263951" w:rsidRPr="00263951" w:rsidRDefault="00263951" w:rsidP="00263951">
            <w:pPr>
              <w:pStyle w:val="Podpunkty"/>
              <w:spacing w:before="40" w:after="4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Pr="00263951">
              <w:rPr>
                <w:rFonts w:ascii="Corbel" w:hAnsi="Corbel"/>
                <w:b w:val="0"/>
                <w:sz w:val="24"/>
                <w:szCs w:val="24"/>
              </w:rPr>
              <w:t>odstawy języka SQL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- podzbiory poleceń: </w:t>
            </w:r>
            <w:r w:rsidRPr="00263951">
              <w:rPr>
                <w:rFonts w:ascii="Corbel" w:hAnsi="Corbel"/>
                <w:b w:val="0"/>
                <w:sz w:val="24"/>
                <w:szCs w:val="24"/>
              </w:rPr>
              <w:t>DDL, DML, DCL, TCL, DQL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. Ewolucja języka SQL, podstawowe różnice pomiędzy:  </w:t>
            </w:r>
            <w:r w:rsidRPr="00263951">
              <w:rPr>
                <w:rFonts w:ascii="Corbel" w:hAnsi="Corbel"/>
                <w:b w:val="0"/>
                <w:sz w:val="24"/>
                <w:szCs w:val="24"/>
              </w:rPr>
              <w:t>Access SQL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MySQL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r w:rsidRPr="00263951">
              <w:rPr>
                <w:rFonts w:ascii="Corbel" w:hAnsi="Corbel"/>
                <w:b w:val="0"/>
                <w:sz w:val="24"/>
                <w:szCs w:val="24"/>
              </w:rPr>
              <w:t>SQL Server TSQL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. Nabycie umiejętności: kreowania i konwersji baz, </w:t>
            </w:r>
            <w:r w:rsidRPr="00263951">
              <w:rPr>
                <w:rFonts w:ascii="Corbel" w:hAnsi="Corbel"/>
                <w:b w:val="0"/>
                <w:sz w:val="24"/>
                <w:szCs w:val="24"/>
              </w:rPr>
              <w:t>wyszukiwania, agregowania i wykonywanie obliczeń na danych za pomocą różnego typu kwerend.</w:t>
            </w:r>
          </w:p>
        </w:tc>
      </w:tr>
      <w:tr w:rsidR="00263951" w:rsidRPr="004E4652" w14:paraId="0D077904" w14:textId="77777777" w:rsidTr="00263951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441CD" w14:textId="77777777" w:rsidR="00263951" w:rsidRPr="002A175E" w:rsidRDefault="00263951" w:rsidP="00E815B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D21D3" w14:textId="6E187D52" w:rsidR="00263951" w:rsidRPr="00263951" w:rsidRDefault="00263951" w:rsidP="00263951">
            <w:pPr>
              <w:pStyle w:val="Podpunkty"/>
              <w:spacing w:before="40" w:after="4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63951">
              <w:rPr>
                <w:rFonts w:ascii="Corbel" w:hAnsi="Corbel"/>
                <w:b w:val="0"/>
                <w:sz w:val="24"/>
                <w:szCs w:val="24"/>
              </w:rPr>
              <w:t>Nabycie umiejętności</w:t>
            </w:r>
            <w:r>
              <w:rPr>
                <w:rFonts w:ascii="Corbel" w:hAnsi="Corbel"/>
                <w:b w:val="0"/>
                <w:sz w:val="24"/>
                <w:szCs w:val="24"/>
              </w:rPr>
              <w:t>:</w:t>
            </w:r>
            <w:r w:rsidRPr="00263951">
              <w:rPr>
                <w:rFonts w:ascii="Corbel" w:hAnsi="Corbel"/>
                <w:b w:val="0"/>
                <w:sz w:val="24"/>
                <w:szCs w:val="24"/>
              </w:rPr>
              <w:t xml:space="preserve"> zarządzania bazą danych, tworzenie formularzy, raportów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oraz </w:t>
            </w:r>
            <w:r w:rsidRPr="00263951">
              <w:rPr>
                <w:rFonts w:ascii="Corbel" w:hAnsi="Corbel"/>
                <w:b w:val="0"/>
                <w:sz w:val="24"/>
                <w:szCs w:val="24"/>
              </w:rPr>
              <w:t>projektowania interfejsu graficznego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w MS Access</w:t>
            </w:r>
            <w:r w:rsidRPr="00263951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263951" w:rsidRPr="004E4652" w14:paraId="44F9B097" w14:textId="77777777" w:rsidTr="00263951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A4E5D" w14:textId="77777777" w:rsidR="00263951" w:rsidRPr="002A175E" w:rsidRDefault="00263951" w:rsidP="00E815B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D43A9" w14:textId="06E8486F" w:rsidR="00263951" w:rsidRPr="00263951" w:rsidRDefault="00263951" w:rsidP="00263951">
            <w:pPr>
              <w:pStyle w:val="Podpunkty"/>
              <w:spacing w:before="40" w:after="4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63951">
              <w:rPr>
                <w:rFonts w:ascii="Corbel" w:hAnsi="Corbel"/>
                <w:b w:val="0"/>
                <w:sz w:val="24"/>
                <w:szCs w:val="24"/>
              </w:rPr>
              <w:t>Nabycie umie</w:t>
            </w:r>
            <w:r>
              <w:rPr>
                <w:rFonts w:ascii="Corbel" w:hAnsi="Corbel"/>
                <w:b w:val="0"/>
                <w:sz w:val="24"/>
                <w:szCs w:val="24"/>
              </w:rPr>
              <w:t>jętności wykorzystania narzędzi</w:t>
            </w:r>
            <w:r w:rsidRPr="00263951">
              <w:rPr>
                <w:rFonts w:ascii="Corbel" w:hAnsi="Corbel"/>
                <w:b w:val="0"/>
                <w:sz w:val="24"/>
                <w:szCs w:val="24"/>
              </w:rPr>
              <w:t xml:space="preserve"> bazodanowych oraz </w:t>
            </w:r>
            <w:r>
              <w:rPr>
                <w:rFonts w:ascii="Corbel" w:hAnsi="Corbel"/>
                <w:b w:val="0"/>
                <w:sz w:val="24"/>
                <w:szCs w:val="24"/>
              </w:rPr>
              <w:t>wymiana i </w:t>
            </w:r>
            <w:r w:rsidRPr="00263951">
              <w:rPr>
                <w:rFonts w:ascii="Corbel" w:hAnsi="Corbel"/>
                <w:b w:val="0"/>
                <w:sz w:val="24"/>
                <w:szCs w:val="24"/>
              </w:rPr>
              <w:t>integra</w:t>
            </w:r>
            <w:r w:rsidRPr="00263951">
              <w:rPr>
                <w:rFonts w:ascii="Corbel" w:hAnsi="Corbel"/>
                <w:b w:val="0"/>
                <w:sz w:val="24"/>
                <w:szCs w:val="24"/>
              </w:rPr>
              <w:softHyphen/>
              <w:t>cja danych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w</w:t>
            </w:r>
            <w:r w:rsidRPr="00263951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pakiecie </w:t>
            </w:r>
            <w:r w:rsidRPr="00263951">
              <w:rPr>
                <w:rFonts w:ascii="Corbel" w:hAnsi="Corbel"/>
                <w:b w:val="0"/>
                <w:sz w:val="24"/>
                <w:szCs w:val="24"/>
              </w:rPr>
              <w:t>MS Office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oraz z innymi platformami.</w:t>
            </w:r>
          </w:p>
        </w:tc>
      </w:tr>
      <w:tr w:rsidR="00263951" w:rsidRPr="004E4652" w14:paraId="055B008A" w14:textId="77777777" w:rsidTr="00263951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F92B2" w14:textId="4B555571" w:rsidR="00263951" w:rsidRDefault="00263951" w:rsidP="00E815B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C6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BC254" w14:textId="6341DC28" w:rsidR="00263951" w:rsidRPr="00263951" w:rsidRDefault="00263951" w:rsidP="00263951">
            <w:pPr>
              <w:pStyle w:val="Podpunkty"/>
              <w:spacing w:before="40" w:after="4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63951">
              <w:rPr>
                <w:rFonts w:ascii="Corbel" w:hAnsi="Corbel"/>
                <w:b w:val="0"/>
                <w:sz w:val="24"/>
                <w:szCs w:val="24"/>
              </w:rPr>
              <w:t>Nabycie umie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jętności instalacji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MySQL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 xml:space="preserve"> oraz  wykorzystania narzędzia </w:t>
            </w:r>
            <w:r w:rsidR="00E57706">
              <w:rPr>
                <w:rFonts w:ascii="Corbel" w:hAnsi="Corbel"/>
                <w:b w:val="0"/>
                <w:sz w:val="24"/>
                <w:szCs w:val="24"/>
              </w:rPr>
              <w:t xml:space="preserve">web </w:t>
            </w:r>
            <w:proofErr w:type="spellStart"/>
            <w:r w:rsidRPr="00263951">
              <w:rPr>
                <w:rFonts w:ascii="Corbel" w:hAnsi="Corbel"/>
                <w:b w:val="0"/>
                <w:sz w:val="24"/>
                <w:szCs w:val="24"/>
              </w:rPr>
              <w:t>phpMyAdmin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 xml:space="preserve"> w zarządzaniu bazą.</w:t>
            </w:r>
          </w:p>
        </w:tc>
      </w:tr>
    </w:tbl>
    <w:p w14:paraId="6C7F2767" w14:textId="77777777" w:rsidR="00263951" w:rsidRDefault="00263951" w:rsidP="00263951">
      <w:pPr>
        <w:spacing w:after="0" w:line="240" w:lineRule="auto"/>
        <w:rPr>
          <w:rFonts w:ascii="Corbel" w:hAnsi="Corbel"/>
          <w:b/>
          <w:sz w:val="24"/>
          <w:szCs w:val="24"/>
        </w:rPr>
      </w:pPr>
    </w:p>
    <w:p w14:paraId="11534047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22476782" w14:textId="77777777" w:rsidR="00263951" w:rsidRDefault="00263951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3"/>
        <w:gridCol w:w="1867"/>
      </w:tblGrid>
      <w:tr w:rsidR="00263951" w:rsidRPr="009C54AE" w14:paraId="6B24B585" w14:textId="77777777" w:rsidTr="00E815B0">
        <w:tc>
          <w:tcPr>
            <w:tcW w:w="1680" w:type="dxa"/>
            <w:vAlign w:val="center"/>
          </w:tcPr>
          <w:p w14:paraId="395C8251" w14:textId="77777777" w:rsidR="00263951" w:rsidRPr="009C54AE" w:rsidRDefault="00263951" w:rsidP="00E815B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( efekt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3" w:type="dxa"/>
            <w:vAlign w:val="center"/>
          </w:tcPr>
          <w:p w14:paraId="2D00420E" w14:textId="77777777" w:rsidR="00263951" w:rsidRPr="009C54AE" w:rsidRDefault="00263951" w:rsidP="00E815B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kształcenia zdefiniowanego dla przedmiotu </w:t>
            </w:r>
          </w:p>
        </w:tc>
        <w:tc>
          <w:tcPr>
            <w:tcW w:w="1867" w:type="dxa"/>
            <w:vAlign w:val="center"/>
          </w:tcPr>
          <w:p w14:paraId="7DF2EAC0" w14:textId="77777777" w:rsidR="00263951" w:rsidRPr="009C54AE" w:rsidRDefault="00263951" w:rsidP="00E815B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Odniesienie do efektów  kierunkowych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</w:tr>
      <w:tr w:rsidR="00263951" w:rsidRPr="002A175E" w14:paraId="51555E17" w14:textId="77777777" w:rsidTr="00E815B0">
        <w:tc>
          <w:tcPr>
            <w:tcW w:w="1680" w:type="dxa"/>
          </w:tcPr>
          <w:p w14:paraId="7A548D33" w14:textId="77777777" w:rsidR="00263951" w:rsidRPr="00285C1F" w:rsidRDefault="00263951" w:rsidP="00E815B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85C1F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973" w:type="dxa"/>
          </w:tcPr>
          <w:p w14:paraId="18B9CE4C" w14:textId="77777777" w:rsidR="00263951" w:rsidRPr="00285C1F" w:rsidRDefault="00263951" w:rsidP="00E815B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85C1F">
              <w:rPr>
                <w:rFonts w:ascii="Corbel" w:hAnsi="Corbel"/>
                <w:b w:val="0"/>
                <w:smallCaps w:val="0"/>
                <w:szCs w:val="24"/>
              </w:rPr>
              <w:t>Projektuje i wdraża systemy gromadzenia danych w przed</w:t>
            </w:r>
            <w:r w:rsidRPr="00285C1F">
              <w:rPr>
                <w:rFonts w:ascii="Corbel" w:hAnsi="Corbel"/>
                <w:b w:val="0"/>
                <w:smallCaps w:val="0"/>
                <w:szCs w:val="24"/>
              </w:rPr>
              <w:softHyphen/>
              <w:t>siębiorstwie.</w:t>
            </w:r>
          </w:p>
        </w:tc>
        <w:tc>
          <w:tcPr>
            <w:tcW w:w="1867" w:type="dxa"/>
            <w:shd w:val="clear" w:color="auto" w:fill="auto"/>
          </w:tcPr>
          <w:p w14:paraId="5ADFF241" w14:textId="77777777" w:rsidR="00285C1F" w:rsidRDefault="00263951" w:rsidP="00285C1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85C1F">
              <w:rPr>
                <w:rFonts w:ascii="Corbel" w:hAnsi="Corbel"/>
                <w:b w:val="0"/>
                <w:smallCaps w:val="0"/>
                <w:szCs w:val="24"/>
              </w:rPr>
              <w:t xml:space="preserve"> K_W0</w:t>
            </w:r>
            <w:r w:rsidR="00285C1F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  <w:p w14:paraId="2B2BFB53" w14:textId="0B55C424" w:rsidR="00263951" w:rsidRPr="00285C1F" w:rsidRDefault="00285C1F" w:rsidP="00285C1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K_W1o</w:t>
            </w:r>
            <w:r w:rsidR="00263951" w:rsidRPr="00285C1F">
              <w:rPr>
                <w:rFonts w:ascii="Corbel" w:hAnsi="Corbel"/>
                <w:b w:val="0"/>
                <w:smallCaps w:val="0"/>
                <w:szCs w:val="24"/>
              </w:rPr>
              <w:br/>
              <w:t>K_U01</w:t>
            </w:r>
          </w:p>
        </w:tc>
      </w:tr>
      <w:tr w:rsidR="00263951" w:rsidRPr="002A175E" w14:paraId="0DFC4299" w14:textId="77777777" w:rsidTr="00E815B0">
        <w:tc>
          <w:tcPr>
            <w:tcW w:w="1680" w:type="dxa"/>
          </w:tcPr>
          <w:p w14:paraId="5307885F" w14:textId="7003BFBF" w:rsidR="00263951" w:rsidRPr="00285C1F" w:rsidRDefault="00263951" w:rsidP="00E815B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85C1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3" w:type="dxa"/>
          </w:tcPr>
          <w:p w14:paraId="6307938E" w14:textId="77777777" w:rsidR="00263951" w:rsidRPr="00285C1F" w:rsidRDefault="00263951" w:rsidP="00E815B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85C1F">
              <w:rPr>
                <w:rFonts w:ascii="Corbel" w:hAnsi="Corbel"/>
                <w:b w:val="0"/>
                <w:smallCaps w:val="0"/>
                <w:szCs w:val="24"/>
              </w:rPr>
              <w:t>Projektuje mechanizmy/procedury umożliwiające prezen</w:t>
            </w:r>
            <w:r w:rsidRPr="00285C1F">
              <w:rPr>
                <w:rFonts w:ascii="Corbel" w:hAnsi="Corbel"/>
                <w:b w:val="0"/>
                <w:smallCaps w:val="0"/>
                <w:szCs w:val="24"/>
              </w:rPr>
              <w:softHyphen/>
              <w:t>towanie i analizę zestawień sprawozdawczych.</w:t>
            </w:r>
          </w:p>
        </w:tc>
        <w:tc>
          <w:tcPr>
            <w:tcW w:w="1867" w:type="dxa"/>
            <w:shd w:val="clear" w:color="auto" w:fill="auto"/>
          </w:tcPr>
          <w:p w14:paraId="55E54FA4" w14:textId="44897C71" w:rsidR="00285C1F" w:rsidRDefault="00285C1F" w:rsidP="00285C1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85C1F"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CB2176"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  <w:p w14:paraId="34B48FC5" w14:textId="0F1A778D" w:rsidR="00263951" w:rsidRPr="00285C1F" w:rsidRDefault="00285C1F" w:rsidP="00285C1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  <w:t>K_U03</w:t>
            </w:r>
          </w:p>
        </w:tc>
      </w:tr>
      <w:tr w:rsidR="00263951" w:rsidRPr="002A175E" w14:paraId="5AE9EABF" w14:textId="77777777" w:rsidTr="00E815B0">
        <w:tc>
          <w:tcPr>
            <w:tcW w:w="1680" w:type="dxa"/>
          </w:tcPr>
          <w:p w14:paraId="2193ACBE" w14:textId="05690BCE" w:rsidR="00263951" w:rsidRPr="00285C1F" w:rsidRDefault="00263951" w:rsidP="00E815B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85C1F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3" w:type="dxa"/>
          </w:tcPr>
          <w:p w14:paraId="3956C19A" w14:textId="77777777" w:rsidR="00263951" w:rsidRPr="00285C1F" w:rsidRDefault="00263951" w:rsidP="00E815B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85C1F">
              <w:rPr>
                <w:rFonts w:ascii="Corbel" w:hAnsi="Corbel"/>
                <w:b w:val="0"/>
                <w:smallCaps w:val="0"/>
                <w:szCs w:val="24"/>
              </w:rPr>
              <w:t>Dobiera odpowiednie narzędzia oraz środowisko aplika</w:t>
            </w:r>
            <w:r w:rsidRPr="00285C1F">
              <w:rPr>
                <w:rFonts w:ascii="Corbel" w:hAnsi="Corbel"/>
                <w:b w:val="0"/>
                <w:smallCaps w:val="0"/>
                <w:szCs w:val="24"/>
              </w:rPr>
              <w:softHyphen/>
              <w:t>cyjne do tworzenia elektronicznych baz danych zależnie od złożoności.</w:t>
            </w:r>
          </w:p>
        </w:tc>
        <w:tc>
          <w:tcPr>
            <w:tcW w:w="1867" w:type="dxa"/>
            <w:shd w:val="clear" w:color="auto" w:fill="auto"/>
          </w:tcPr>
          <w:p w14:paraId="504DFCD9" w14:textId="5B9EF8B1" w:rsidR="00263951" w:rsidRPr="00285C1F" w:rsidRDefault="00263951" w:rsidP="00285C1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85C1F"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285C1F">
              <w:rPr>
                <w:rFonts w:ascii="Corbel" w:hAnsi="Corbel"/>
                <w:b w:val="0"/>
                <w:smallCaps w:val="0"/>
                <w:szCs w:val="24"/>
              </w:rPr>
              <w:t>4</w:t>
            </w:r>
            <w:r w:rsidRPr="00285C1F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="00285C1F">
              <w:rPr>
                <w:rFonts w:ascii="Corbel" w:hAnsi="Corbel"/>
                <w:b w:val="0"/>
                <w:smallCaps w:val="0"/>
                <w:szCs w:val="24"/>
              </w:rPr>
              <w:t>K_U05</w:t>
            </w:r>
          </w:p>
        </w:tc>
      </w:tr>
      <w:tr w:rsidR="00263951" w:rsidRPr="002A175E" w14:paraId="48D8F07D" w14:textId="77777777" w:rsidTr="00E815B0">
        <w:tc>
          <w:tcPr>
            <w:tcW w:w="1680" w:type="dxa"/>
          </w:tcPr>
          <w:p w14:paraId="5ADF7A07" w14:textId="065AACF1" w:rsidR="00263951" w:rsidRPr="00285C1F" w:rsidRDefault="00263951" w:rsidP="00E815B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85C1F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3" w:type="dxa"/>
          </w:tcPr>
          <w:p w14:paraId="4A5933D0" w14:textId="77777777" w:rsidR="00263951" w:rsidRPr="00285C1F" w:rsidRDefault="00263951" w:rsidP="00E815B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85C1F">
              <w:rPr>
                <w:rFonts w:ascii="Corbel" w:hAnsi="Corbel"/>
                <w:b w:val="0"/>
                <w:smallCaps w:val="0"/>
                <w:szCs w:val="24"/>
              </w:rPr>
              <w:t>Dostarcza gotowe rozwiązania do analizowania i raporto</w:t>
            </w:r>
            <w:r w:rsidRPr="00285C1F">
              <w:rPr>
                <w:rFonts w:ascii="Corbel" w:hAnsi="Corbel"/>
                <w:b w:val="0"/>
                <w:smallCaps w:val="0"/>
                <w:szCs w:val="24"/>
              </w:rPr>
              <w:softHyphen/>
              <w:t>wania informacji w różnych przekrojach i grupach z wyzna</w:t>
            </w:r>
            <w:r w:rsidRPr="00285C1F">
              <w:rPr>
                <w:rFonts w:ascii="Corbel" w:hAnsi="Corbel"/>
                <w:b w:val="0"/>
                <w:smallCaps w:val="0"/>
                <w:szCs w:val="24"/>
              </w:rPr>
              <w:softHyphen/>
              <w:t>czonymi statystykami, umożliwiających podejmowanie trafnych decyzji biznesowych.</w:t>
            </w:r>
          </w:p>
        </w:tc>
        <w:tc>
          <w:tcPr>
            <w:tcW w:w="1867" w:type="dxa"/>
            <w:shd w:val="clear" w:color="auto" w:fill="auto"/>
          </w:tcPr>
          <w:p w14:paraId="67972DBC" w14:textId="77777777" w:rsidR="00263951" w:rsidRDefault="00263951" w:rsidP="00CB217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85C1F"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CB2176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Pr="00285C1F">
              <w:rPr>
                <w:rFonts w:ascii="Corbel" w:hAnsi="Corbel"/>
                <w:b w:val="0"/>
                <w:smallCaps w:val="0"/>
                <w:szCs w:val="24"/>
              </w:rPr>
              <w:t>07</w:t>
            </w:r>
            <w:r w:rsidRPr="00285C1F">
              <w:rPr>
                <w:rFonts w:ascii="Corbel" w:hAnsi="Corbel"/>
                <w:b w:val="0"/>
                <w:smallCaps w:val="0"/>
                <w:szCs w:val="24"/>
              </w:rPr>
              <w:br/>
              <w:t>K_U0</w:t>
            </w:r>
            <w:r w:rsidR="00CB2176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  <w:p w14:paraId="5B258129" w14:textId="53BB4159" w:rsidR="00CB2176" w:rsidRPr="00285C1F" w:rsidRDefault="00CB2176" w:rsidP="00CB217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85C1F"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</w:tr>
      <w:tr w:rsidR="00263951" w:rsidRPr="002A175E" w14:paraId="7B516064" w14:textId="77777777" w:rsidTr="00E815B0">
        <w:tc>
          <w:tcPr>
            <w:tcW w:w="1680" w:type="dxa"/>
          </w:tcPr>
          <w:p w14:paraId="458EC925" w14:textId="5FA9593D" w:rsidR="00263951" w:rsidRPr="00285C1F" w:rsidRDefault="00263951" w:rsidP="00E815B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85C1F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3" w:type="dxa"/>
          </w:tcPr>
          <w:p w14:paraId="11C77333" w14:textId="77777777" w:rsidR="00263951" w:rsidRPr="00285C1F" w:rsidRDefault="00263951" w:rsidP="00E815B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85C1F">
              <w:rPr>
                <w:rFonts w:ascii="Corbel" w:hAnsi="Corbel"/>
                <w:b w:val="0"/>
                <w:smallCaps w:val="0"/>
                <w:szCs w:val="24"/>
              </w:rPr>
              <w:t>Dąży do samodzielnego zaproponowania rozwiązania postawionego zadania.</w:t>
            </w:r>
          </w:p>
        </w:tc>
        <w:tc>
          <w:tcPr>
            <w:tcW w:w="1867" w:type="dxa"/>
            <w:shd w:val="clear" w:color="auto" w:fill="auto"/>
          </w:tcPr>
          <w:p w14:paraId="2B9B2E71" w14:textId="000B33B7" w:rsidR="00263951" w:rsidRPr="00285C1F" w:rsidRDefault="00263951" w:rsidP="00CB217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85C1F"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CB2176"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 w:rsidRPr="00285C1F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CB2176">
              <w:rPr>
                <w:rFonts w:ascii="Corbel" w:hAnsi="Corbel"/>
                <w:b w:val="0"/>
                <w:smallCaps w:val="0"/>
                <w:szCs w:val="24"/>
              </w:rPr>
              <w:t>5</w:t>
            </w:r>
            <w:r w:rsidRPr="00285C1F">
              <w:rPr>
                <w:rFonts w:ascii="Corbel" w:hAnsi="Corbel"/>
                <w:b w:val="0"/>
                <w:smallCaps w:val="0"/>
                <w:szCs w:val="24"/>
              </w:rPr>
              <w:br/>
              <w:t>K_K0</w:t>
            </w:r>
            <w:r w:rsidR="00CB2176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</w:tr>
      <w:tr w:rsidR="00263951" w:rsidRPr="002A175E" w14:paraId="2AFD856C" w14:textId="77777777" w:rsidTr="00E815B0">
        <w:tc>
          <w:tcPr>
            <w:tcW w:w="1680" w:type="dxa"/>
          </w:tcPr>
          <w:p w14:paraId="7BEBD722" w14:textId="638276F9" w:rsidR="00263951" w:rsidRPr="00CB2176" w:rsidRDefault="00263951" w:rsidP="00E815B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B2176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EK_06</w:t>
            </w:r>
          </w:p>
        </w:tc>
        <w:tc>
          <w:tcPr>
            <w:tcW w:w="5973" w:type="dxa"/>
          </w:tcPr>
          <w:p w14:paraId="21A92877" w14:textId="77777777" w:rsidR="00263951" w:rsidRPr="00CB2176" w:rsidRDefault="00263951" w:rsidP="00E815B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B2176">
              <w:rPr>
                <w:rFonts w:ascii="Corbel" w:hAnsi="Corbel"/>
                <w:b w:val="0"/>
                <w:smallCaps w:val="0"/>
                <w:szCs w:val="24"/>
              </w:rPr>
              <w:t>Dyskutuje w grupie na temat określenia kolejności działań służących rozwiązaniu postawionego zadania.</w:t>
            </w:r>
          </w:p>
        </w:tc>
        <w:tc>
          <w:tcPr>
            <w:tcW w:w="1867" w:type="dxa"/>
            <w:shd w:val="clear" w:color="auto" w:fill="auto"/>
          </w:tcPr>
          <w:p w14:paraId="71823378" w14:textId="614099D7" w:rsidR="00263951" w:rsidRPr="00CB2176" w:rsidRDefault="00263951" w:rsidP="00CB217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B2176">
              <w:rPr>
                <w:rFonts w:ascii="Corbel" w:hAnsi="Corbel"/>
                <w:b w:val="0"/>
                <w:smallCaps w:val="0"/>
                <w:szCs w:val="24"/>
              </w:rPr>
              <w:t>K_U</w:t>
            </w:r>
            <w:r w:rsidR="00CB2176" w:rsidRPr="00CB2176">
              <w:rPr>
                <w:rFonts w:ascii="Corbel" w:hAnsi="Corbel"/>
                <w:b w:val="0"/>
                <w:smallCaps w:val="0"/>
                <w:szCs w:val="24"/>
              </w:rPr>
              <w:t>05</w:t>
            </w:r>
            <w:r w:rsidRPr="00CB2176">
              <w:rPr>
                <w:rFonts w:ascii="Corbel" w:hAnsi="Corbel"/>
                <w:b w:val="0"/>
                <w:smallCaps w:val="0"/>
                <w:szCs w:val="24"/>
              </w:rPr>
              <w:br/>
              <w:t>K_K0</w:t>
            </w:r>
            <w:r w:rsidR="00CB2176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</w:tr>
    </w:tbl>
    <w:p w14:paraId="285AAAF0" w14:textId="77777777" w:rsidR="00263951" w:rsidRPr="00B169DF" w:rsidRDefault="00263951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997021D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2138E87B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07F029C4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37F029F" w14:textId="77777777" w:rsidR="0085747A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263951" w:rsidRPr="00B169DF" w14:paraId="23603F3E" w14:textId="77777777" w:rsidTr="00E815B0">
        <w:tc>
          <w:tcPr>
            <w:tcW w:w="9520" w:type="dxa"/>
          </w:tcPr>
          <w:p w14:paraId="268A515E" w14:textId="77777777" w:rsidR="00263951" w:rsidRPr="00B169DF" w:rsidRDefault="00263951" w:rsidP="00E815B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263951" w:rsidRPr="009C54AE" w14:paraId="0C4AF810" w14:textId="77777777" w:rsidTr="00E815B0">
        <w:tc>
          <w:tcPr>
            <w:tcW w:w="9520" w:type="dxa"/>
          </w:tcPr>
          <w:p w14:paraId="2127BB59" w14:textId="77777777" w:rsidR="00263951" w:rsidRPr="009C54AE" w:rsidRDefault="00263951" w:rsidP="00E815B0">
            <w:pPr>
              <w:pStyle w:val="Akapitzlist"/>
              <w:keepNext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FF760E">
              <w:rPr>
                <w:rFonts w:ascii="Corbel" w:hAnsi="Corbel"/>
                <w:sz w:val="24"/>
                <w:szCs w:val="24"/>
              </w:rPr>
              <w:t>P</w:t>
            </w:r>
            <w:r>
              <w:rPr>
                <w:rFonts w:ascii="Corbel" w:hAnsi="Corbel"/>
                <w:sz w:val="24"/>
                <w:szCs w:val="24"/>
              </w:rPr>
              <w:t>odstawy projektowania</w:t>
            </w:r>
            <w:r w:rsidRPr="00FF760E">
              <w:rPr>
                <w:rFonts w:ascii="Corbel" w:hAnsi="Corbel"/>
                <w:sz w:val="24"/>
                <w:szCs w:val="24"/>
              </w:rPr>
              <w:t xml:space="preserve"> relacyjnych baz danych: wyodrębnianie encji, projektowanie tabel, pól i ich właściwości, </w:t>
            </w:r>
            <w:r>
              <w:rPr>
                <w:rFonts w:ascii="Corbel" w:hAnsi="Corbel"/>
                <w:sz w:val="24"/>
                <w:szCs w:val="24"/>
              </w:rPr>
              <w:t xml:space="preserve">definiowanie </w:t>
            </w:r>
            <w:r w:rsidRPr="00FF760E">
              <w:rPr>
                <w:rFonts w:ascii="Corbel" w:hAnsi="Corbel"/>
                <w:sz w:val="24"/>
                <w:szCs w:val="24"/>
              </w:rPr>
              <w:t>kluczy podstawowych.</w:t>
            </w:r>
          </w:p>
        </w:tc>
      </w:tr>
      <w:tr w:rsidR="00263951" w:rsidRPr="009C54AE" w14:paraId="3513977F" w14:textId="77777777" w:rsidTr="00E815B0">
        <w:tc>
          <w:tcPr>
            <w:tcW w:w="9520" w:type="dxa"/>
          </w:tcPr>
          <w:p w14:paraId="331B302A" w14:textId="6617518D" w:rsidR="00263951" w:rsidRPr="009C54AE" w:rsidRDefault="00263951" w:rsidP="00E815B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Definiowanie relacji: i klucze obce</w:t>
            </w:r>
            <w:r w:rsidRPr="00FF760E">
              <w:rPr>
                <w:rFonts w:ascii="Corbel" w:hAnsi="Corbel"/>
                <w:sz w:val="24"/>
                <w:szCs w:val="24"/>
              </w:rPr>
              <w:t xml:space="preserve">, </w:t>
            </w:r>
            <w:r>
              <w:rPr>
                <w:rFonts w:ascii="Corbel" w:hAnsi="Corbel"/>
                <w:sz w:val="24"/>
                <w:szCs w:val="24"/>
              </w:rPr>
              <w:t>relacje</w:t>
            </w:r>
            <w:r w:rsidRPr="00FF760E">
              <w:rPr>
                <w:rFonts w:ascii="Corbel" w:hAnsi="Corbel"/>
                <w:sz w:val="24"/>
                <w:szCs w:val="24"/>
              </w:rPr>
              <w:t xml:space="preserve"> jeden do wielu</w:t>
            </w:r>
            <w:r>
              <w:rPr>
                <w:rFonts w:ascii="Corbel" w:hAnsi="Corbel"/>
                <w:sz w:val="24"/>
                <w:szCs w:val="24"/>
              </w:rPr>
              <w:t>,</w:t>
            </w:r>
            <w:r w:rsidRPr="00FF760E">
              <w:rPr>
                <w:rFonts w:ascii="Corbel" w:hAnsi="Corbel"/>
                <w:sz w:val="24"/>
                <w:szCs w:val="24"/>
              </w:rPr>
              <w:t xml:space="preserve"> jeden do jednego, rozwiązywanie problemu definicji relacji wiele do wielu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263951" w:rsidRPr="009C54AE" w14:paraId="46E995FC" w14:textId="77777777" w:rsidTr="00E815B0">
        <w:tc>
          <w:tcPr>
            <w:tcW w:w="9520" w:type="dxa"/>
          </w:tcPr>
          <w:p w14:paraId="54A4875B" w14:textId="3694341D" w:rsidR="00263951" w:rsidRPr="00FF760E" w:rsidRDefault="00263951" w:rsidP="00621F53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</w:t>
            </w:r>
            <w:r w:rsidRPr="00263951">
              <w:rPr>
                <w:rFonts w:ascii="Corbel" w:hAnsi="Corbel"/>
                <w:sz w:val="24"/>
                <w:szCs w:val="24"/>
              </w:rPr>
              <w:t xml:space="preserve">ęzyk SQL - podzbiory poleceń: DDL, DML, DCL, TCL, DQL. </w:t>
            </w:r>
            <w:r w:rsidR="00621F53">
              <w:rPr>
                <w:rFonts w:ascii="Corbel" w:hAnsi="Corbel"/>
                <w:sz w:val="24"/>
                <w:szCs w:val="24"/>
              </w:rPr>
              <w:t>Główne r</w:t>
            </w:r>
            <w:r w:rsidRPr="00263951">
              <w:rPr>
                <w:rFonts w:ascii="Corbel" w:hAnsi="Corbel"/>
                <w:sz w:val="24"/>
                <w:szCs w:val="24"/>
              </w:rPr>
              <w:t xml:space="preserve">óżnice </w:t>
            </w:r>
            <w:r>
              <w:rPr>
                <w:rFonts w:ascii="Corbel" w:hAnsi="Corbel"/>
                <w:sz w:val="24"/>
                <w:szCs w:val="24"/>
              </w:rPr>
              <w:t>po</w:t>
            </w:r>
            <w:r w:rsidRPr="00263951">
              <w:rPr>
                <w:rFonts w:ascii="Corbel" w:hAnsi="Corbel"/>
                <w:sz w:val="24"/>
                <w:szCs w:val="24"/>
              </w:rPr>
              <w:t xml:space="preserve">między:  Access SQL, </w:t>
            </w:r>
            <w:proofErr w:type="spellStart"/>
            <w:r w:rsidRPr="00263951">
              <w:rPr>
                <w:rFonts w:ascii="Corbel" w:hAnsi="Corbel"/>
                <w:sz w:val="24"/>
                <w:szCs w:val="24"/>
              </w:rPr>
              <w:t>MySQL</w:t>
            </w:r>
            <w:proofErr w:type="spellEnd"/>
            <w:r w:rsidRPr="00263951">
              <w:rPr>
                <w:rFonts w:ascii="Corbel" w:hAnsi="Corbel"/>
                <w:sz w:val="24"/>
                <w:szCs w:val="24"/>
              </w:rPr>
              <w:t>, SQL Server TSQL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263951" w:rsidRPr="009C54AE" w14:paraId="7D8F7782" w14:textId="77777777" w:rsidTr="00E815B0">
        <w:tc>
          <w:tcPr>
            <w:tcW w:w="9520" w:type="dxa"/>
          </w:tcPr>
          <w:p w14:paraId="70A8248F" w14:textId="5CC0FD81" w:rsidR="00263951" w:rsidRDefault="00263951" w:rsidP="005807D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Użytkowanie, konfiguracja i zarządzanie bazą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MySQL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– instalacja w ramach pakietu XAMPP lub alternatywnego.</w:t>
            </w:r>
            <w:r w:rsidRPr="00263951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 xml:space="preserve"> Porównanie możliwości interfejsów: 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PHPMyAdmin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i MS Access. </w:t>
            </w:r>
            <w:r w:rsidR="005F232E">
              <w:rPr>
                <w:rFonts w:ascii="Corbel" w:hAnsi="Corbel"/>
                <w:sz w:val="24"/>
                <w:szCs w:val="24"/>
              </w:rPr>
              <w:t xml:space="preserve">Możliwość wykorzystania aplikacji  GNU GPL: </w:t>
            </w:r>
            <w:proofErr w:type="spellStart"/>
            <w:r w:rsidR="005F232E" w:rsidRPr="008E55BD">
              <w:rPr>
                <w:rFonts w:ascii="Corbel" w:hAnsi="Corbel"/>
                <w:sz w:val="24"/>
                <w:szCs w:val="24"/>
              </w:rPr>
              <w:t>MySQL</w:t>
            </w:r>
            <w:proofErr w:type="spellEnd"/>
            <w:r w:rsidR="005F232E" w:rsidRPr="008E55BD">
              <w:rPr>
                <w:rFonts w:ascii="Corbel" w:hAnsi="Corbel"/>
                <w:sz w:val="24"/>
                <w:szCs w:val="24"/>
              </w:rPr>
              <w:t xml:space="preserve"> Workbench</w:t>
            </w:r>
            <w:r w:rsidR="005F232E">
              <w:rPr>
                <w:rFonts w:ascii="Corbel" w:hAnsi="Corbel"/>
                <w:sz w:val="24"/>
                <w:szCs w:val="24"/>
              </w:rPr>
              <w:t xml:space="preserve"> jako interfejsu dla baz </w:t>
            </w:r>
            <w:proofErr w:type="spellStart"/>
            <w:r w:rsidR="005F232E">
              <w:rPr>
                <w:rFonts w:ascii="Corbel" w:hAnsi="Corbel"/>
                <w:sz w:val="24"/>
                <w:szCs w:val="24"/>
              </w:rPr>
              <w:t>MySQL</w:t>
            </w:r>
            <w:proofErr w:type="spellEnd"/>
            <w:r w:rsidR="005F232E">
              <w:rPr>
                <w:rFonts w:ascii="Corbel" w:hAnsi="Corbel"/>
                <w:sz w:val="24"/>
                <w:szCs w:val="24"/>
              </w:rPr>
              <w:t xml:space="preserve">. </w:t>
            </w:r>
            <w:r>
              <w:rPr>
                <w:rFonts w:ascii="Corbel" w:hAnsi="Corbel"/>
                <w:sz w:val="24"/>
                <w:szCs w:val="24"/>
              </w:rPr>
              <w:t>Współpraca różnych systemów z wykorzystaniem ODBC.</w:t>
            </w:r>
            <w:r w:rsidR="005F232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263951" w:rsidRPr="009C54AE" w14:paraId="7ABC4F00" w14:textId="77777777" w:rsidTr="00E815B0">
        <w:tc>
          <w:tcPr>
            <w:tcW w:w="9520" w:type="dxa"/>
          </w:tcPr>
          <w:p w14:paraId="4BA7AD9D" w14:textId="7739A2CB" w:rsidR="00263951" w:rsidRPr="009C54AE" w:rsidRDefault="00263951" w:rsidP="00E815B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Praca z bazą z wykorzystaniem GUI oraz SQL</w:t>
            </w:r>
            <w:r w:rsidRPr="00FF760E">
              <w:rPr>
                <w:rFonts w:ascii="Corbel" w:hAnsi="Corbel"/>
                <w:sz w:val="24"/>
                <w:szCs w:val="24"/>
              </w:rPr>
              <w:t xml:space="preserve">: </w:t>
            </w:r>
            <w:r>
              <w:rPr>
                <w:rFonts w:ascii="Corbel" w:hAnsi="Corbel"/>
                <w:sz w:val="24"/>
                <w:szCs w:val="24"/>
              </w:rPr>
              <w:t xml:space="preserve">podgląd i edycja danych </w:t>
            </w:r>
            <w:r w:rsidRPr="00FF760E">
              <w:rPr>
                <w:rFonts w:ascii="Corbel" w:hAnsi="Corbel"/>
                <w:sz w:val="24"/>
                <w:szCs w:val="24"/>
              </w:rPr>
              <w:t>w tabelach, dodawanie i usuwanie rekordów, sortowanie i wyszukiwanie.</w:t>
            </w:r>
          </w:p>
        </w:tc>
      </w:tr>
      <w:tr w:rsidR="00263951" w:rsidRPr="009C54AE" w14:paraId="320902EB" w14:textId="77777777" w:rsidTr="00E815B0">
        <w:tc>
          <w:tcPr>
            <w:tcW w:w="9520" w:type="dxa"/>
          </w:tcPr>
          <w:p w14:paraId="252FB394" w14:textId="100255EE" w:rsidR="00263951" w:rsidRPr="009C54AE" w:rsidRDefault="00263951" w:rsidP="00E815B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FF760E">
              <w:rPr>
                <w:rFonts w:ascii="Corbel" w:hAnsi="Corbel"/>
                <w:sz w:val="24"/>
                <w:szCs w:val="24"/>
              </w:rPr>
              <w:t>Definiowanie kwerend</w:t>
            </w:r>
            <w:r>
              <w:rPr>
                <w:rFonts w:ascii="Corbel" w:hAnsi="Corbel"/>
                <w:sz w:val="24"/>
                <w:szCs w:val="24"/>
              </w:rPr>
              <w:t xml:space="preserve"> z wykorzystaniem GUI oraz SQL</w:t>
            </w:r>
            <w:r w:rsidRPr="00FF760E">
              <w:rPr>
                <w:rFonts w:ascii="Corbel" w:hAnsi="Corbel"/>
                <w:sz w:val="24"/>
                <w:szCs w:val="24"/>
              </w:rPr>
              <w:t xml:space="preserve">: wybierających, podsumowujących, krzyżowych, modyfikujących dane oraz innych kwerend funkcjonalnych. Definiowanie kryteriów wyboru rekordów, parametrów, </w:t>
            </w:r>
            <w:r>
              <w:rPr>
                <w:rFonts w:ascii="Corbel" w:hAnsi="Corbel"/>
                <w:sz w:val="24"/>
                <w:szCs w:val="24"/>
              </w:rPr>
              <w:t xml:space="preserve">sterowanie </w:t>
            </w:r>
            <w:r w:rsidRPr="00FF760E">
              <w:rPr>
                <w:rFonts w:ascii="Corbel" w:hAnsi="Corbel"/>
                <w:sz w:val="24"/>
                <w:szCs w:val="24"/>
              </w:rPr>
              <w:t>typem sprzężenia</w:t>
            </w:r>
            <w:r>
              <w:rPr>
                <w:rFonts w:ascii="Corbel" w:hAnsi="Corbel"/>
                <w:sz w:val="24"/>
                <w:szCs w:val="24"/>
              </w:rPr>
              <w:t xml:space="preserve"> tabel</w:t>
            </w:r>
            <w:r w:rsidRPr="00FF760E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263951" w:rsidRPr="00FB27C4" w14:paraId="0875ECA2" w14:textId="77777777" w:rsidTr="00E815B0">
        <w:tc>
          <w:tcPr>
            <w:tcW w:w="9520" w:type="dxa"/>
          </w:tcPr>
          <w:p w14:paraId="1EC1B628" w14:textId="18717144" w:rsidR="00263951" w:rsidRPr="00FB27C4" w:rsidRDefault="00621F53" w:rsidP="00621F53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Budowa formularzy jako elementu interfejsu MS Access:</w:t>
            </w:r>
            <w:r w:rsidR="00263951" w:rsidRPr="00FF760E">
              <w:rPr>
                <w:rFonts w:ascii="Corbel" w:hAnsi="Corbel"/>
                <w:sz w:val="24"/>
                <w:szCs w:val="24"/>
              </w:rPr>
              <w:t xml:space="preserve"> modyfikowanie właściwości jego elementów składowych, zarzą</w:t>
            </w:r>
            <w:r w:rsidR="00263951">
              <w:rPr>
                <w:rFonts w:ascii="Corbel" w:hAnsi="Corbel"/>
                <w:sz w:val="24"/>
                <w:szCs w:val="24"/>
              </w:rPr>
              <w:softHyphen/>
            </w:r>
            <w:r w:rsidR="00263951" w:rsidRPr="00FF760E">
              <w:rPr>
                <w:rFonts w:ascii="Corbel" w:hAnsi="Corbel"/>
                <w:sz w:val="24"/>
                <w:szCs w:val="24"/>
              </w:rPr>
              <w:t>dzanie sekcjami</w:t>
            </w:r>
            <w:r w:rsidR="00263951">
              <w:rPr>
                <w:rFonts w:ascii="Corbel" w:hAnsi="Corbel"/>
                <w:sz w:val="24"/>
                <w:szCs w:val="24"/>
              </w:rPr>
              <w:t xml:space="preserve"> formularza</w:t>
            </w:r>
            <w:r w:rsidR="00263951" w:rsidRPr="00FF760E">
              <w:rPr>
                <w:rFonts w:ascii="Corbel" w:hAnsi="Corbel"/>
                <w:sz w:val="24"/>
                <w:szCs w:val="24"/>
              </w:rPr>
              <w:t xml:space="preserve">, dodawanie </w:t>
            </w:r>
            <w:proofErr w:type="spellStart"/>
            <w:r w:rsidR="00263951" w:rsidRPr="00FF760E">
              <w:rPr>
                <w:rFonts w:ascii="Corbel" w:hAnsi="Corbel"/>
                <w:sz w:val="24"/>
                <w:szCs w:val="24"/>
              </w:rPr>
              <w:t>podformularzy</w:t>
            </w:r>
            <w:proofErr w:type="spellEnd"/>
            <w:r w:rsidR="00263951">
              <w:rPr>
                <w:rFonts w:ascii="Corbel" w:hAnsi="Corbel"/>
                <w:sz w:val="24"/>
                <w:szCs w:val="24"/>
              </w:rPr>
              <w:t>,</w:t>
            </w:r>
            <w:r w:rsidR="00263951" w:rsidRPr="00FF760E">
              <w:rPr>
                <w:rFonts w:ascii="Corbel" w:hAnsi="Corbel"/>
                <w:sz w:val="24"/>
                <w:szCs w:val="24"/>
              </w:rPr>
              <w:t xml:space="preserve"> przycisków akcji</w:t>
            </w:r>
            <w:r w:rsidR="00263951">
              <w:rPr>
                <w:rFonts w:ascii="Corbel" w:hAnsi="Corbel"/>
                <w:sz w:val="24"/>
                <w:szCs w:val="24"/>
              </w:rPr>
              <w:t>, wykonywanie obli</w:t>
            </w:r>
            <w:r w:rsidR="00263951">
              <w:rPr>
                <w:rFonts w:ascii="Corbel" w:hAnsi="Corbel"/>
                <w:sz w:val="24"/>
                <w:szCs w:val="24"/>
              </w:rPr>
              <w:softHyphen/>
              <w:t>czeń w formularzach</w:t>
            </w:r>
            <w:r w:rsidR="00263951" w:rsidRPr="00FF760E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263951" w:rsidRPr="00FB27C4" w14:paraId="3D765AAE" w14:textId="77777777" w:rsidTr="00E815B0">
        <w:tc>
          <w:tcPr>
            <w:tcW w:w="9520" w:type="dxa"/>
          </w:tcPr>
          <w:p w14:paraId="2F03BCFF" w14:textId="24413274" w:rsidR="00263951" w:rsidRPr="00FB27C4" w:rsidRDefault="00263951" w:rsidP="005F232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Konstruowanie</w:t>
            </w:r>
            <w:r w:rsidRPr="000A04A6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 xml:space="preserve">i formatowanie </w:t>
            </w:r>
            <w:r w:rsidRPr="000A04A6">
              <w:rPr>
                <w:rFonts w:ascii="Corbel" w:hAnsi="Corbel"/>
                <w:sz w:val="24"/>
                <w:szCs w:val="24"/>
              </w:rPr>
              <w:t>raportów</w:t>
            </w:r>
            <w:r w:rsidR="008E55BD">
              <w:rPr>
                <w:rFonts w:ascii="Corbel" w:hAnsi="Corbel"/>
                <w:sz w:val="24"/>
                <w:szCs w:val="24"/>
              </w:rPr>
              <w:t xml:space="preserve"> w MS Access</w:t>
            </w:r>
            <w:r w:rsidRPr="000A04A6">
              <w:rPr>
                <w:rFonts w:ascii="Corbel" w:hAnsi="Corbel"/>
                <w:sz w:val="24"/>
                <w:szCs w:val="24"/>
              </w:rPr>
              <w:t xml:space="preserve">, sortowanie, grupowanie i </w:t>
            </w:r>
            <w:r>
              <w:rPr>
                <w:rFonts w:ascii="Corbel" w:hAnsi="Corbel"/>
                <w:sz w:val="24"/>
                <w:szCs w:val="24"/>
              </w:rPr>
              <w:t>agregowanie</w:t>
            </w:r>
            <w:r w:rsidRPr="000A04A6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prezento</w:t>
            </w:r>
            <w:r>
              <w:rPr>
                <w:rFonts w:ascii="Corbel" w:hAnsi="Corbel"/>
                <w:sz w:val="24"/>
                <w:szCs w:val="24"/>
              </w:rPr>
              <w:softHyphen/>
              <w:t xml:space="preserve">wanych </w:t>
            </w:r>
            <w:r w:rsidRPr="000A04A6">
              <w:rPr>
                <w:rFonts w:ascii="Corbel" w:hAnsi="Corbel"/>
                <w:sz w:val="24"/>
                <w:szCs w:val="24"/>
              </w:rPr>
              <w:t xml:space="preserve">danych, </w:t>
            </w:r>
            <w:r>
              <w:rPr>
                <w:rFonts w:ascii="Corbel" w:hAnsi="Corbel"/>
                <w:sz w:val="24"/>
                <w:szCs w:val="24"/>
              </w:rPr>
              <w:t>twor</w:t>
            </w:r>
            <w:r w:rsidR="005F232E">
              <w:rPr>
                <w:rFonts w:ascii="Corbel" w:hAnsi="Corbel"/>
                <w:sz w:val="24"/>
                <w:szCs w:val="24"/>
              </w:rPr>
              <w:t>zenie formantów obliczeniowych.</w:t>
            </w:r>
          </w:p>
        </w:tc>
      </w:tr>
      <w:tr w:rsidR="00263951" w:rsidRPr="00FB27C4" w14:paraId="04754D4A" w14:textId="77777777" w:rsidTr="00E815B0">
        <w:tc>
          <w:tcPr>
            <w:tcW w:w="9520" w:type="dxa"/>
          </w:tcPr>
          <w:p w14:paraId="0081891A" w14:textId="1B970737" w:rsidR="00263951" w:rsidRPr="00FB27C4" w:rsidRDefault="00263951" w:rsidP="00A81F2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Tworzenie ł</w:t>
            </w:r>
            <w:r w:rsidRPr="000A04A6">
              <w:rPr>
                <w:rFonts w:ascii="Corbel" w:hAnsi="Corbel"/>
                <w:sz w:val="24"/>
                <w:szCs w:val="24"/>
              </w:rPr>
              <w:t>ą</w:t>
            </w:r>
            <w:r>
              <w:rPr>
                <w:rFonts w:ascii="Corbel" w:hAnsi="Corbel"/>
                <w:sz w:val="24"/>
                <w:szCs w:val="24"/>
              </w:rPr>
              <w:t>czy</w:t>
            </w:r>
            <w:r w:rsidRPr="000A04A6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 xml:space="preserve">do danych </w:t>
            </w:r>
            <w:r w:rsidRPr="000A04A6">
              <w:rPr>
                <w:rFonts w:ascii="Corbel" w:hAnsi="Corbel"/>
                <w:sz w:val="24"/>
                <w:szCs w:val="24"/>
              </w:rPr>
              <w:t xml:space="preserve">zlokalizowanych w </w:t>
            </w:r>
            <w:r>
              <w:rPr>
                <w:rFonts w:ascii="Corbel" w:hAnsi="Corbel"/>
                <w:sz w:val="24"/>
                <w:szCs w:val="24"/>
              </w:rPr>
              <w:t>zewnętrznych źródłach</w:t>
            </w:r>
            <w:r w:rsidRPr="000A04A6">
              <w:rPr>
                <w:rFonts w:ascii="Corbel" w:hAnsi="Corbel"/>
                <w:sz w:val="24"/>
                <w:szCs w:val="24"/>
              </w:rPr>
              <w:t xml:space="preserve">, import/eksport danych do </w:t>
            </w:r>
            <w:r>
              <w:rPr>
                <w:rFonts w:ascii="Corbel" w:hAnsi="Corbel"/>
                <w:sz w:val="24"/>
                <w:szCs w:val="24"/>
              </w:rPr>
              <w:t>i z bazy danych. K</w:t>
            </w:r>
            <w:r w:rsidRPr="000A04A6">
              <w:rPr>
                <w:rFonts w:ascii="Corbel" w:hAnsi="Corbel"/>
                <w:sz w:val="24"/>
                <w:szCs w:val="24"/>
              </w:rPr>
              <w:t xml:space="preserve">orzystanie z danych </w:t>
            </w:r>
            <w:r>
              <w:rPr>
                <w:rFonts w:ascii="Corbel" w:hAnsi="Corbel"/>
                <w:sz w:val="24"/>
                <w:szCs w:val="24"/>
              </w:rPr>
              <w:t xml:space="preserve">zgromadzonych w relacyjnych bazach danych </w:t>
            </w:r>
            <w:r w:rsidRPr="000A04A6">
              <w:rPr>
                <w:rFonts w:ascii="Corbel" w:hAnsi="Corbel"/>
                <w:sz w:val="24"/>
                <w:szCs w:val="24"/>
              </w:rPr>
              <w:t>do generowania dokumentów seryjnych</w:t>
            </w:r>
            <w:r>
              <w:rPr>
                <w:rFonts w:ascii="Corbel" w:hAnsi="Corbel"/>
                <w:sz w:val="24"/>
                <w:szCs w:val="24"/>
              </w:rPr>
              <w:t xml:space="preserve"> procesora tekstów</w:t>
            </w:r>
            <w:r w:rsidRPr="000A04A6">
              <w:rPr>
                <w:rFonts w:ascii="Corbel" w:hAnsi="Corbel"/>
                <w:sz w:val="24"/>
                <w:szCs w:val="24"/>
              </w:rPr>
              <w:t>.</w:t>
            </w:r>
            <w:r w:rsidRPr="00297340">
              <w:rPr>
                <w:rFonts w:ascii="Corbel" w:hAnsi="Corbel"/>
                <w:sz w:val="24"/>
                <w:szCs w:val="24"/>
              </w:rPr>
              <w:t xml:space="preserve"> </w:t>
            </w:r>
            <w:r w:rsidR="00A81F28" w:rsidRPr="00A81F28">
              <w:rPr>
                <w:rFonts w:ascii="Corbel" w:hAnsi="Corbel"/>
                <w:sz w:val="24"/>
                <w:szCs w:val="24"/>
              </w:rPr>
              <w:t>Porównanie możliwości kwerendy</w:t>
            </w:r>
            <w:r w:rsidR="00A81F28">
              <w:rPr>
                <w:rFonts w:ascii="Corbel" w:hAnsi="Corbel"/>
                <w:sz w:val="24"/>
                <w:szCs w:val="24"/>
              </w:rPr>
              <w:t xml:space="preserve"> </w:t>
            </w:r>
            <w:r w:rsidR="00A81F28" w:rsidRPr="00A81F28">
              <w:rPr>
                <w:rFonts w:ascii="Corbel" w:hAnsi="Corbel"/>
                <w:sz w:val="24"/>
                <w:szCs w:val="24"/>
              </w:rPr>
              <w:t>krzyżowej z narzędziem „tabela przestawna” arkuszy kalkulacyjnych oraz funkcji arkuszowych</w:t>
            </w:r>
            <w:r w:rsidR="00A81F28">
              <w:rPr>
                <w:rFonts w:ascii="Corbel" w:hAnsi="Corbel"/>
                <w:sz w:val="24"/>
                <w:szCs w:val="24"/>
              </w:rPr>
              <w:t xml:space="preserve"> </w:t>
            </w:r>
            <w:r w:rsidR="00A81F28" w:rsidRPr="00A81F28">
              <w:rPr>
                <w:rFonts w:ascii="Corbel" w:hAnsi="Corbel"/>
                <w:sz w:val="24"/>
                <w:szCs w:val="24"/>
              </w:rPr>
              <w:t>wyznaczających agregaty statystyczne dla zdefiniowanych podzbiorów „list danych” (zliczanie,</w:t>
            </w:r>
            <w:r w:rsidR="00A81F28">
              <w:rPr>
                <w:rFonts w:ascii="Corbel" w:hAnsi="Corbel"/>
                <w:sz w:val="24"/>
                <w:szCs w:val="24"/>
              </w:rPr>
              <w:t xml:space="preserve"> </w:t>
            </w:r>
            <w:r w:rsidR="00A81F28" w:rsidRPr="00A81F28">
              <w:rPr>
                <w:rFonts w:ascii="Corbel" w:hAnsi="Corbel"/>
                <w:sz w:val="24"/>
                <w:szCs w:val="24"/>
              </w:rPr>
              <w:t>sumowane, minimum, maksimum, odchylenie standardowe</w:t>
            </w:r>
            <w:r w:rsidR="00A81F28">
              <w:rPr>
                <w:rFonts w:ascii="Corbel" w:hAnsi="Corbel"/>
                <w:sz w:val="24"/>
                <w:szCs w:val="24"/>
              </w:rPr>
              <w:t>,</w:t>
            </w:r>
            <w:r w:rsidR="00A81F28" w:rsidRPr="00A81F28">
              <w:rPr>
                <w:rFonts w:ascii="Corbel" w:hAnsi="Corbel"/>
                <w:sz w:val="24"/>
                <w:szCs w:val="24"/>
              </w:rPr>
              <w:t xml:space="preserve"> itp.</w:t>
            </w:r>
            <w:r w:rsidR="00A81F28">
              <w:rPr>
                <w:rFonts w:ascii="Corbel" w:hAnsi="Corbel"/>
                <w:sz w:val="24"/>
                <w:szCs w:val="24"/>
              </w:rPr>
              <w:t>).</w:t>
            </w:r>
          </w:p>
        </w:tc>
      </w:tr>
    </w:tbl>
    <w:p w14:paraId="3D6CAE0C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D5DD3A9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638DB0F1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bookmarkStart w:id="0" w:name="_GoBack"/>
      <w:bookmarkEnd w:id="0"/>
    </w:p>
    <w:p w14:paraId="57B812C0" w14:textId="25811AB7" w:rsidR="00263951" w:rsidRDefault="00263951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263951">
        <w:rPr>
          <w:rFonts w:ascii="Corbel" w:hAnsi="Corbel"/>
          <w:b w:val="0"/>
          <w:smallCaps w:val="0"/>
          <w:szCs w:val="24"/>
        </w:rPr>
        <w:t>Ćwiczenia moderowane w laboratorium komputerowym z wy</w:t>
      </w:r>
      <w:r>
        <w:rPr>
          <w:rFonts w:ascii="Corbel" w:hAnsi="Corbel"/>
          <w:b w:val="0"/>
          <w:smallCaps w:val="0"/>
          <w:szCs w:val="24"/>
        </w:rPr>
        <w:t>korzystaniem środków audio-wizu</w:t>
      </w:r>
      <w:r w:rsidRPr="00263951">
        <w:rPr>
          <w:rFonts w:ascii="Corbel" w:hAnsi="Corbel"/>
          <w:b w:val="0"/>
          <w:smallCaps w:val="0"/>
          <w:szCs w:val="24"/>
        </w:rPr>
        <w:t>alnych, praca</w:t>
      </w:r>
      <w:r>
        <w:rPr>
          <w:rFonts w:ascii="Corbel" w:hAnsi="Corbel"/>
          <w:b w:val="0"/>
          <w:smallCaps w:val="0"/>
          <w:szCs w:val="24"/>
        </w:rPr>
        <w:t xml:space="preserve"> indywidualna ,praca </w:t>
      </w:r>
      <w:r w:rsidRPr="00263951">
        <w:rPr>
          <w:rFonts w:ascii="Corbel" w:hAnsi="Corbel"/>
          <w:b w:val="0"/>
          <w:smallCaps w:val="0"/>
          <w:szCs w:val="24"/>
        </w:rPr>
        <w:t>w grupie, konsultacje</w:t>
      </w:r>
      <w:r>
        <w:rPr>
          <w:rFonts w:ascii="Corbel" w:hAnsi="Corbel"/>
          <w:b w:val="0"/>
          <w:smallCaps w:val="0"/>
          <w:szCs w:val="24"/>
        </w:rPr>
        <w:t>, po uzgodnieniach dopuszczalna metoda projektowa.</w:t>
      </w:r>
    </w:p>
    <w:p w14:paraId="1558EA68" w14:textId="77777777" w:rsidR="00263951" w:rsidRPr="00263951" w:rsidRDefault="00263951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</w:p>
    <w:p w14:paraId="4DC9F061" w14:textId="77777777"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  <w:r w:rsidR="00923D7D" w:rsidRPr="00B169DF">
        <w:rPr>
          <w:rFonts w:ascii="Corbel" w:hAnsi="Corbel"/>
          <w:sz w:val="20"/>
          <w:szCs w:val="20"/>
        </w:rPr>
        <w:t xml:space="preserve"> </w:t>
      </w:r>
    </w:p>
    <w:p w14:paraId="5717A97B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41CDB145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0B1678E4" w14:textId="77777777" w:rsidR="0085747A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7828679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11BF95B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939F3B2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F46D31F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B1E35D7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1042A09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37CD6633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DD67E94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3EEA7A22" w14:textId="77777777" w:rsidR="00B32F89" w:rsidRDefault="00B32F89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55"/>
        <w:gridCol w:w="5387"/>
        <w:gridCol w:w="1978"/>
      </w:tblGrid>
      <w:tr w:rsidR="00B32F89" w:rsidRPr="009C54AE" w14:paraId="6E5E54B7" w14:textId="77777777" w:rsidTr="003A3D22">
        <w:tc>
          <w:tcPr>
            <w:tcW w:w="2155" w:type="dxa"/>
            <w:vAlign w:val="center"/>
          </w:tcPr>
          <w:p w14:paraId="240F8DB2" w14:textId="77777777" w:rsidR="00B32F89" w:rsidRPr="009C54AE" w:rsidRDefault="00B32F89" w:rsidP="00E815B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387" w:type="dxa"/>
            <w:vAlign w:val="center"/>
          </w:tcPr>
          <w:p w14:paraId="372B6142" w14:textId="77777777" w:rsidR="00B32F89" w:rsidRPr="00B169DF" w:rsidRDefault="00B32F89" w:rsidP="00B32F8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3BBBB03" w14:textId="163EE756" w:rsidR="00B32F89" w:rsidRPr="009C54AE" w:rsidRDefault="00B32F89" w:rsidP="00B32F8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1978" w:type="dxa"/>
            <w:vAlign w:val="center"/>
          </w:tcPr>
          <w:p w14:paraId="390DB0D2" w14:textId="77777777" w:rsidR="00B32F89" w:rsidRPr="00B169DF" w:rsidRDefault="00B32F89" w:rsidP="00B32F8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402114B" w14:textId="5D452E7F" w:rsidR="00B32F89" w:rsidRPr="009C54AE" w:rsidRDefault="00B32F89" w:rsidP="00B32F8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B32F89" w:rsidRPr="004E4652" w14:paraId="05E982BB" w14:textId="77777777" w:rsidTr="003A3D22">
        <w:tc>
          <w:tcPr>
            <w:tcW w:w="2155" w:type="dxa"/>
          </w:tcPr>
          <w:p w14:paraId="33E4F4F4" w14:textId="77777777" w:rsidR="00B32F89" w:rsidRPr="002A175E" w:rsidRDefault="00B32F89" w:rsidP="00E815B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Pr="002A175E">
              <w:rPr>
                <w:rFonts w:ascii="Corbel" w:hAnsi="Corbel"/>
                <w:b w:val="0"/>
                <w:szCs w:val="24"/>
              </w:rPr>
              <w:t>_ 01</w:t>
            </w:r>
          </w:p>
        </w:tc>
        <w:tc>
          <w:tcPr>
            <w:tcW w:w="5387" w:type="dxa"/>
          </w:tcPr>
          <w:p w14:paraId="719613DF" w14:textId="61CA2E61" w:rsidR="00B32F89" w:rsidRPr="004C3B61" w:rsidRDefault="00B32F89" w:rsidP="00B32F89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E81D9F">
              <w:rPr>
                <w:rFonts w:ascii="Corbel" w:hAnsi="Corbel"/>
                <w:sz w:val="24"/>
                <w:szCs w:val="24"/>
              </w:rPr>
              <w:t>samodzi</w:t>
            </w:r>
            <w:r>
              <w:rPr>
                <w:rFonts w:ascii="Corbel" w:hAnsi="Corbel"/>
                <w:sz w:val="24"/>
                <w:szCs w:val="24"/>
              </w:rPr>
              <w:t>elne wykonanie zadania, kolokwium</w:t>
            </w:r>
            <w:r w:rsidR="003A3D22">
              <w:rPr>
                <w:rFonts w:ascii="Corbel" w:hAnsi="Corbel"/>
                <w:sz w:val="24"/>
                <w:szCs w:val="24"/>
              </w:rPr>
              <w:t>/ projekt</w:t>
            </w:r>
          </w:p>
        </w:tc>
        <w:tc>
          <w:tcPr>
            <w:tcW w:w="1978" w:type="dxa"/>
          </w:tcPr>
          <w:p w14:paraId="25854D0C" w14:textId="77777777" w:rsidR="00B32F89" w:rsidRPr="002A175E" w:rsidRDefault="00B32F89" w:rsidP="00E815B0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laboratorium</w:t>
            </w:r>
          </w:p>
        </w:tc>
      </w:tr>
      <w:tr w:rsidR="00B32F89" w:rsidRPr="004E4652" w14:paraId="643D1C1D" w14:textId="77777777" w:rsidTr="003A3D22">
        <w:tc>
          <w:tcPr>
            <w:tcW w:w="2155" w:type="dxa"/>
          </w:tcPr>
          <w:p w14:paraId="6A48EA57" w14:textId="77777777" w:rsidR="00B32F89" w:rsidRPr="002A175E" w:rsidRDefault="00B32F89" w:rsidP="00E815B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Pr="002A175E">
              <w:rPr>
                <w:rFonts w:ascii="Corbel" w:hAnsi="Corbel"/>
                <w:b w:val="0"/>
                <w:szCs w:val="24"/>
              </w:rPr>
              <w:t>_ 02</w:t>
            </w:r>
          </w:p>
        </w:tc>
        <w:tc>
          <w:tcPr>
            <w:tcW w:w="5387" w:type="dxa"/>
          </w:tcPr>
          <w:p w14:paraId="0A530478" w14:textId="572711CE" w:rsidR="00B32F89" w:rsidRPr="002A175E" w:rsidRDefault="00B32F89" w:rsidP="00E815B0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E81D9F">
              <w:rPr>
                <w:rFonts w:ascii="Corbel" w:hAnsi="Corbel"/>
                <w:sz w:val="24"/>
                <w:szCs w:val="24"/>
              </w:rPr>
              <w:t xml:space="preserve">samodzielne wykonanie zadania, </w:t>
            </w:r>
            <w:r w:rsidR="003A3D22">
              <w:rPr>
                <w:rFonts w:ascii="Corbel" w:hAnsi="Corbel"/>
                <w:sz w:val="24"/>
                <w:szCs w:val="24"/>
              </w:rPr>
              <w:t>kolokwium/ projekt</w:t>
            </w:r>
          </w:p>
        </w:tc>
        <w:tc>
          <w:tcPr>
            <w:tcW w:w="1978" w:type="dxa"/>
          </w:tcPr>
          <w:p w14:paraId="2DDF228C" w14:textId="77777777" w:rsidR="00B32F89" w:rsidRPr="002A175E" w:rsidRDefault="00B32F89" w:rsidP="00E815B0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laboratorium</w:t>
            </w:r>
          </w:p>
        </w:tc>
      </w:tr>
      <w:tr w:rsidR="00B32F89" w:rsidRPr="004E4652" w14:paraId="2020D053" w14:textId="77777777" w:rsidTr="003A3D22">
        <w:tc>
          <w:tcPr>
            <w:tcW w:w="2155" w:type="dxa"/>
          </w:tcPr>
          <w:p w14:paraId="176C7AC6" w14:textId="77777777" w:rsidR="00B32F89" w:rsidRPr="002A175E" w:rsidRDefault="00B32F89" w:rsidP="00E815B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A175E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387" w:type="dxa"/>
          </w:tcPr>
          <w:p w14:paraId="37AEC988" w14:textId="6C9783C0" w:rsidR="00B32F89" w:rsidRPr="002A175E" w:rsidRDefault="00B32F89" w:rsidP="00E815B0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E81D9F">
              <w:rPr>
                <w:rFonts w:ascii="Corbel" w:hAnsi="Corbel"/>
                <w:sz w:val="24"/>
                <w:szCs w:val="24"/>
              </w:rPr>
              <w:t xml:space="preserve">samodzielne wykonanie zadania, </w:t>
            </w:r>
            <w:r w:rsidR="003A3D22">
              <w:rPr>
                <w:rFonts w:ascii="Corbel" w:hAnsi="Corbel"/>
                <w:sz w:val="24"/>
                <w:szCs w:val="24"/>
              </w:rPr>
              <w:t>kolokwium/ projekt</w:t>
            </w:r>
          </w:p>
        </w:tc>
        <w:tc>
          <w:tcPr>
            <w:tcW w:w="1978" w:type="dxa"/>
          </w:tcPr>
          <w:p w14:paraId="47764ACF" w14:textId="77777777" w:rsidR="00B32F89" w:rsidRPr="002A175E" w:rsidRDefault="00B32F89" w:rsidP="00E815B0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laboratorium</w:t>
            </w:r>
          </w:p>
        </w:tc>
      </w:tr>
      <w:tr w:rsidR="00B32F89" w:rsidRPr="004E4652" w14:paraId="67288D23" w14:textId="77777777" w:rsidTr="003A3D22">
        <w:tc>
          <w:tcPr>
            <w:tcW w:w="2155" w:type="dxa"/>
          </w:tcPr>
          <w:p w14:paraId="25E4D3ED" w14:textId="77777777" w:rsidR="00B32F89" w:rsidRPr="002A175E" w:rsidRDefault="00B32F89" w:rsidP="00E815B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A175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387" w:type="dxa"/>
          </w:tcPr>
          <w:p w14:paraId="56A2E16B" w14:textId="03C2626F" w:rsidR="00B32F89" w:rsidRPr="002A175E" w:rsidRDefault="00B32F89" w:rsidP="00E815B0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E81D9F">
              <w:rPr>
                <w:rFonts w:ascii="Corbel" w:hAnsi="Corbel"/>
                <w:sz w:val="24"/>
                <w:szCs w:val="24"/>
              </w:rPr>
              <w:t xml:space="preserve">samodzielne wykonanie zadania, </w:t>
            </w:r>
            <w:r w:rsidR="003A3D22">
              <w:rPr>
                <w:rFonts w:ascii="Corbel" w:hAnsi="Corbel"/>
                <w:sz w:val="24"/>
                <w:szCs w:val="24"/>
              </w:rPr>
              <w:t>kolokwium/ projekt</w:t>
            </w:r>
          </w:p>
        </w:tc>
        <w:tc>
          <w:tcPr>
            <w:tcW w:w="1978" w:type="dxa"/>
          </w:tcPr>
          <w:p w14:paraId="41AEBA29" w14:textId="77777777" w:rsidR="00B32F89" w:rsidRDefault="00B32F89" w:rsidP="00E815B0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laboratorium</w:t>
            </w:r>
          </w:p>
        </w:tc>
      </w:tr>
      <w:tr w:rsidR="00B32F89" w:rsidRPr="004E4652" w14:paraId="0205BA79" w14:textId="77777777" w:rsidTr="003A3D22">
        <w:tc>
          <w:tcPr>
            <w:tcW w:w="2155" w:type="dxa"/>
          </w:tcPr>
          <w:p w14:paraId="19BB542E" w14:textId="77777777" w:rsidR="00B32F89" w:rsidRPr="002A175E" w:rsidRDefault="00B32F89" w:rsidP="00E815B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A175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387" w:type="dxa"/>
          </w:tcPr>
          <w:p w14:paraId="429921BB" w14:textId="77777777" w:rsidR="00B32F89" w:rsidRPr="002A175E" w:rsidRDefault="00B32F89" w:rsidP="00E815B0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E81D9F">
              <w:rPr>
                <w:rFonts w:ascii="Corbel" w:hAnsi="Corbel"/>
                <w:sz w:val="24"/>
                <w:szCs w:val="24"/>
              </w:rPr>
              <w:t>obserwacja postawy i ocena prezentowanego stanowiska/opinii</w:t>
            </w:r>
          </w:p>
        </w:tc>
        <w:tc>
          <w:tcPr>
            <w:tcW w:w="1978" w:type="dxa"/>
          </w:tcPr>
          <w:p w14:paraId="07AFE58B" w14:textId="77777777" w:rsidR="00B32F89" w:rsidRDefault="00B32F89" w:rsidP="00E815B0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laboratorium</w:t>
            </w:r>
          </w:p>
        </w:tc>
      </w:tr>
      <w:tr w:rsidR="00B32F89" w:rsidRPr="004E4652" w14:paraId="100FCCAA" w14:textId="77777777" w:rsidTr="003A3D22">
        <w:tc>
          <w:tcPr>
            <w:tcW w:w="2155" w:type="dxa"/>
          </w:tcPr>
          <w:p w14:paraId="30CF778B" w14:textId="77777777" w:rsidR="00B32F89" w:rsidRPr="002A175E" w:rsidRDefault="00B32F89" w:rsidP="00E815B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A175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387" w:type="dxa"/>
          </w:tcPr>
          <w:p w14:paraId="2229E332" w14:textId="77777777" w:rsidR="00B32F89" w:rsidRPr="002A175E" w:rsidRDefault="00B32F89" w:rsidP="00E815B0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E81D9F">
              <w:rPr>
                <w:rFonts w:ascii="Corbel" w:hAnsi="Corbel"/>
                <w:sz w:val="24"/>
                <w:szCs w:val="24"/>
              </w:rPr>
              <w:t>obserwacja postawy i ocena prezentowanego stanowiska/opinii</w:t>
            </w:r>
          </w:p>
        </w:tc>
        <w:tc>
          <w:tcPr>
            <w:tcW w:w="1978" w:type="dxa"/>
          </w:tcPr>
          <w:p w14:paraId="3BFDBB86" w14:textId="77777777" w:rsidR="00B32F89" w:rsidRDefault="00B32F89" w:rsidP="00E815B0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laboratorium</w:t>
            </w:r>
          </w:p>
        </w:tc>
      </w:tr>
    </w:tbl>
    <w:p w14:paraId="445C4D55" w14:textId="77777777" w:rsidR="00B32F89" w:rsidRPr="00B169DF" w:rsidRDefault="00B32F89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1F2DB28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5CCE4BF2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3850BF61" w14:textId="77777777" w:rsidTr="00923D7D">
        <w:tc>
          <w:tcPr>
            <w:tcW w:w="9670" w:type="dxa"/>
          </w:tcPr>
          <w:p w14:paraId="5A9C46B0" w14:textId="23964053" w:rsidR="0085747A" w:rsidRPr="00263951" w:rsidRDefault="00263951" w:rsidP="00263951">
            <w:pPr>
              <w:jc w:val="both"/>
              <w:rPr>
                <w:rFonts w:ascii="Corbel" w:hAnsi="Corbel"/>
                <w:sz w:val="24"/>
              </w:rPr>
            </w:pPr>
            <w:r w:rsidRPr="00263951">
              <w:rPr>
                <w:rFonts w:ascii="Corbel" w:hAnsi="Corbel"/>
                <w:sz w:val="24"/>
              </w:rPr>
              <w:t>Zaliczenie z oceną</w:t>
            </w:r>
            <w:r>
              <w:rPr>
                <w:rFonts w:ascii="Corbel" w:hAnsi="Corbel"/>
                <w:sz w:val="24"/>
              </w:rPr>
              <w:t xml:space="preserve"> na podstawie ocen cząstkowych , </w:t>
            </w:r>
            <w:r w:rsidRPr="00263951">
              <w:rPr>
                <w:rFonts w:ascii="Corbel" w:hAnsi="Corbel"/>
                <w:sz w:val="24"/>
              </w:rPr>
              <w:t xml:space="preserve">planowane </w:t>
            </w:r>
            <w:r>
              <w:rPr>
                <w:rFonts w:ascii="Corbel" w:hAnsi="Corbel"/>
                <w:sz w:val="24"/>
              </w:rPr>
              <w:t xml:space="preserve">są </w:t>
            </w:r>
            <w:r w:rsidRPr="00263951">
              <w:rPr>
                <w:rFonts w:ascii="Corbel" w:hAnsi="Corbel"/>
                <w:sz w:val="24"/>
              </w:rPr>
              <w:t xml:space="preserve">2 kolokwia wraz z bieżąca </w:t>
            </w:r>
            <w:r>
              <w:rPr>
                <w:rFonts w:ascii="Corbel" w:hAnsi="Corbel"/>
                <w:sz w:val="24"/>
              </w:rPr>
              <w:t>oceną aktywności na zajęciach (</w:t>
            </w:r>
            <w:r w:rsidRPr="00263951">
              <w:rPr>
                <w:rFonts w:ascii="Corbel" w:hAnsi="Corbel"/>
                <w:sz w:val="24"/>
              </w:rPr>
              <w:t>ocena rezultatów rozwiązywanych problemów i przykładów). Min. 85% oceny stanowią wyniki kolokwiów/projektu, max. 15% za aktywności podczas uczestnictwa w zajęciach. Planowane są w każdym semestrze dwa kolokwia, po uzgodnieniu przez prowadzącego ze st</w:t>
            </w:r>
            <w:r>
              <w:rPr>
                <w:rFonts w:ascii="Corbel" w:hAnsi="Corbel"/>
                <w:sz w:val="24"/>
              </w:rPr>
              <w:t>udentami szczegółowych warunków</w:t>
            </w:r>
            <w:r w:rsidRPr="00263951">
              <w:rPr>
                <w:rFonts w:ascii="Corbel" w:hAnsi="Corbel"/>
                <w:sz w:val="24"/>
              </w:rPr>
              <w:t xml:space="preserve"> jedno z kolokwiów może być zastąpione projektem przygotowanym indywidulnie przez każdego studenta. Ocena za projekt różnicowana jest na podstawie stopnia trudności i kreatywności. Na ocenę projektu wpływa również stopień reagowania na uwagi i sugestie  korekt proponowanych przez prowadzącego. Punkty uzyskane z kolokwiów i projektu są przeliczane na procenty. Ocena 3,0 wymaga zdobycia &gt; 50%   maksymalnej ilości punktów.</w:t>
            </w:r>
          </w:p>
        </w:tc>
      </w:tr>
    </w:tbl>
    <w:p w14:paraId="0CCAC63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A237EAD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EBFAA5C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64F08B55" w14:textId="77777777" w:rsidTr="003E1941">
        <w:tc>
          <w:tcPr>
            <w:tcW w:w="4962" w:type="dxa"/>
            <w:vAlign w:val="center"/>
          </w:tcPr>
          <w:p w14:paraId="39F75A6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153BFC3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0A6002C0" w14:textId="77777777" w:rsidTr="00923D7D">
        <w:tc>
          <w:tcPr>
            <w:tcW w:w="4962" w:type="dxa"/>
          </w:tcPr>
          <w:p w14:paraId="7B1E2081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4DD1F2E4" w14:textId="28A1C829" w:rsidR="0085747A" w:rsidRPr="00B169DF" w:rsidRDefault="00263951" w:rsidP="0026395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B169DF" w14:paraId="54EE6C31" w14:textId="77777777" w:rsidTr="00923D7D">
        <w:tc>
          <w:tcPr>
            <w:tcW w:w="4962" w:type="dxa"/>
          </w:tcPr>
          <w:p w14:paraId="20564523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8A70AD6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2B577348" w14:textId="6188A815" w:rsidR="00C61DC5" w:rsidRPr="00B169DF" w:rsidRDefault="00263951" w:rsidP="0026395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B169DF" w14:paraId="1573B7CA" w14:textId="77777777" w:rsidTr="00923D7D">
        <w:tc>
          <w:tcPr>
            <w:tcW w:w="4962" w:type="dxa"/>
          </w:tcPr>
          <w:p w14:paraId="59B9883D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B169DF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B169DF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3DAC7057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1B5E8DD4" w14:textId="786D00EB" w:rsidR="00C61DC5" w:rsidRPr="00B169DF" w:rsidRDefault="00263951" w:rsidP="0026395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40</w:t>
            </w:r>
          </w:p>
        </w:tc>
      </w:tr>
      <w:tr w:rsidR="0085747A" w:rsidRPr="00B169DF" w14:paraId="6BFE7417" w14:textId="77777777" w:rsidTr="00923D7D">
        <w:tc>
          <w:tcPr>
            <w:tcW w:w="4962" w:type="dxa"/>
          </w:tcPr>
          <w:p w14:paraId="135E7596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lastRenderedPageBreak/>
              <w:t>SUMA GODZIN</w:t>
            </w:r>
          </w:p>
        </w:tc>
        <w:tc>
          <w:tcPr>
            <w:tcW w:w="4677" w:type="dxa"/>
          </w:tcPr>
          <w:p w14:paraId="29D1AD9F" w14:textId="08C936D4" w:rsidR="0085747A" w:rsidRPr="00B169DF" w:rsidRDefault="00263951" w:rsidP="0026395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B169DF" w14:paraId="459DAA65" w14:textId="77777777" w:rsidTr="00923D7D">
        <w:tc>
          <w:tcPr>
            <w:tcW w:w="4962" w:type="dxa"/>
          </w:tcPr>
          <w:p w14:paraId="1BB89390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1301C2DF" w14:textId="2A491572" w:rsidR="0085747A" w:rsidRPr="00B169DF" w:rsidRDefault="00263951" w:rsidP="0026395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4C9EC62C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02256BE4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0A8BE80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14A128F2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35C6199B" w14:textId="77777777" w:rsidTr="0071620A">
        <w:trPr>
          <w:trHeight w:val="397"/>
        </w:trPr>
        <w:tc>
          <w:tcPr>
            <w:tcW w:w="3544" w:type="dxa"/>
          </w:tcPr>
          <w:p w14:paraId="05AC7A73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44E23989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14:paraId="1B3614C3" w14:textId="77777777" w:rsidTr="0071620A">
        <w:trPr>
          <w:trHeight w:val="397"/>
        </w:trPr>
        <w:tc>
          <w:tcPr>
            <w:tcW w:w="3544" w:type="dxa"/>
          </w:tcPr>
          <w:p w14:paraId="0BD12B2D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727204FB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04C72ED2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85BE7AF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28D403A9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263951" w:rsidRPr="004C3B61" w14:paraId="48F71CB9" w14:textId="77777777" w:rsidTr="00263951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C21FE" w14:textId="77777777" w:rsidR="00263951" w:rsidRPr="004C3B61" w:rsidRDefault="00263951" w:rsidP="00E815B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C3B61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5DC64B13" w14:textId="407E0A81" w:rsidR="00263951" w:rsidRDefault="00263951" w:rsidP="00263951">
            <w:pPr>
              <w:pStyle w:val="Punktygwne"/>
              <w:numPr>
                <w:ilvl w:val="0"/>
                <w:numId w:val="2"/>
              </w:numPr>
              <w:spacing w:before="0" w:after="0"/>
              <w:ind w:left="488" w:hanging="488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Domka P.,</w:t>
            </w:r>
            <w:r w:rsidRPr="00263951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Bazy danych i systemy baz danych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 Wydawnictwo </w:t>
            </w:r>
            <w:proofErr w:type="spellStart"/>
            <w:r w:rsidRPr="00263951">
              <w:rPr>
                <w:rFonts w:ascii="Corbel" w:hAnsi="Corbel"/>
                <w:b w:val="0"/>
                <w:smallCaps w:val="0"/>
                <w:szCs w:val="24"/>
              </w:rPr>
              <w:t>WSiP</w:t>
            </w:r>
            <w:proofErr w:type="spellEnd"/>
            <w:r w:rsidRPr="00263951">
              <w:rPr>
                <w:rFonts w:ascii="Corbel" w:hAnsi="Corbel"/>
                <w:b w:val="0"/>
                <w:smallCaps w:val="0"/>
                <w:szCs w:val="24"/>
              </w:rPr>
              <w:t>, 2013</w:t>
            </w:r>
          </w:p>
          <w:p w14:paraId="01A7B1B7" w14:textId="77777777" w:rsidR="00263951" w:rsidRDefault="00263951" w:rsidP="00263951">
            <w:pPr>
              <w:pStyle w:val="Punktygwne"/>
              <w:numPr>
                <w:ilvl w:val="0"/>
                <w:numId w:val="2"/>
              </w:numPr>
              <w:spacing w:before="0" w:after="0"/>
              <w:ind w:left="488" w:hanging="488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263951">
              <w:rPr>
                <w:rFonts w:ascii="Corbel" w:hAnsi="Corbel"/>
                <w:b w:val="0"/>
                <w:smallCaps w:val="0"/>
                <w:szCs w:val="24"/>
              </w:rPr>
              <w:t>Mendrala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D.</w:t>
            </w:r>
            <w:r w:rsidRPr="00263951">
              <w:rPr>
                <w:rFonts w:ascii="Corbel" w:hAnsi="Corbel"/>
                <w:b w:val="0"/>
                <w:smallCaps w:val="0"/>
                <w:szCs w:val="24"/>
              </w:rPr>
              <w:t xml:space="preserve">, Szeliga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M., </w:t>
            </w:r>
            <w:r w:rsidRPr="00263951">
              <w:rPr>
                <w:rFonts w:ascii="Corbel" w:hAnsi="Corbel"/>
                <w:b w:val="0"/>
                <w:i/>
                <w:smallCaps w:val="0"/>
                <w:szCs w:val="24"/>
              </w:rPr>
              <w:t>Access 2016 PL. Ćwiczenia praktyczne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263951">
              <w:rPr>
                <w:rFonts w:ascii="Corbel" w:hAnsi="Corbel"/>
                <w:b w:val="0"/>
                <w:smallCaps w:val="0"/>
                <w:szCs w:val="24"/>
              </w:rPr>
              <w:t xml:space="preserve"> Wydawnictwo Helion,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Gliwice </w:t>
            </w:r>
            <w:r w:rsidRPr="00263951">
              <w:rPr>
                <w:rFonts w:ascii="Corbel" w:hAnsi="Corbel"/>
                <w:b w:val="0"/>
                <w:smallCaps w:val="0"/>
                <w:szCs w:val="24"/>
              </w:rPr>
              <w:t>201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  <w:r w:rsidRPr="00263951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077FB2B2" w14:textId="0934A16E" w:rsidR="00263951" w:rsidRPr="004C3B61" w:rsidRDefault="00263951" w:rsidP="00263951">
            <w:pPr>
              <w:pStyle w:val="Punktygwne"/>
              <w:numPr>
                <w:ilvl w:val="0"/>
                <w:numId w:val="2"/>
              </w:numPr>
              <w:spacing w:before="0" w:after="0"/>
              <w:ind w:left="488" w:hanging="488"/>
              <w:rPr>
                <w:rFonts w:ascii="Corbel" w:hAnsi="Corbel"/>
                <w:b w:val="0"/>
                <w:smallCaps w:val="0"/>
                <w:szCs w:val="24"/>
              </w:rPr>
            </w:pPr>
            <w:r w:rsidRPr="00263951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Zdonek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I., Owczarek T.,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Zdonek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D., </w:t>
            </w:r>
            <w:r w:rsidRPr="00263951">
              <w:rPr>
                <w:rFonts w:ascii="Corbel" w:hAnsi="Corbel"/>
                <w:b w:val="0"/>
                <w:i/>
                <w:smallCaps w:val="0"/>
                <w:szCs w:val="24"/>
              </w:rPr>
              <w:t>Podstawy systemów informatycznych zarządzania z wykorzystaniem MS Access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3612C8">
              <w:rPr>
                <w:rFonts w:ascii="Corbel" w:hAnsi="Corbel"/>
                <w:b w:val="0"/>
                <w:smallCaps w:val="0"/>
                <w:szCs w:val="24"/>
              </w:rPr>
              <w:t>Wydawnictwo Politechniki Śląskiej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Gliwice 2014</w:t>
            </w:r>
          </w:p>
        </w:tc>
      </w:tr>
      <w:tr w:rsidR="00263951" w:rsidRPr="00CB3735" w14:paraId="010B9923" w14:textId="77777777" w:rsidTr="00263951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5B8AD" w14:textId="77777777" w:rsidR="00263951" w:rsidRDefault="00263951" w:rsidP="00E815B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1B5AAC07" w14:textId="6FE6D84D" w:rsidR="00263951" w:rsidRDefault="00263951" w:rsidP="00263951">
            <w:pPr>
              <w:pStyle w:val="Punktygwne"/>
              <w:numPr>
                <w:ilvl w:val="0"/>
                <w:numId w:val="3"/>
              </w:numPr>
              <w:spacing w:before="0" w:after="0"/>
              <w:ind w:left="488" w:hanging="425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Alexander M., </w:t>
            </w:r>
            <w:proofErr w:type="spellStart"/>
            <w:r w:rsidRPr="003612C8">
              <w:rPr>
                <w:rFonts w:ascii="Corbel" w:hAnsi="Corbel"/>
                <w:b w:val="0"/>
                <w:smallCaps w:val="0"/>
                <w:szCs w:val="24"/>
              </w:rPr>
              <w:t>Kusleika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R., </w:t>
            </w:r>
            <w:r w:rsidRPr="00263951">
              <w:rPr>
                <w:rFonts w:ascii="Corbel" w:hAnsi="Corbel"/>
                <w:b w:val="0"/>
                <w:i/>
                <w:smallCaps w:val="0"/>
                <w:szCs w:val="24"/>
              </w:rPr>
              <w:t>Access 2019 PL Biblia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263951">
              <w:rPr>
                <w:rFonts w:ascii="Corbel" w:hAnsi="Corbel"/>
                <w:b w:val="0"/>
                <w:smallCaps w:val="0"/>
                <w:szCs w:val="24"/>
              </w:rPr>
              <w:t xml:space="preserve"> Wydawnictwo Helion,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Gliwice </w:t>
            </w:r>
            <w:r w:rsidRPr="00263951">
              <w:rPr>
                <w:rFonts w:ascii="Corbel" w:hAnsi="Corbel"/>
                <w:b w:val="0"/>
                <w:smallCaps w:val="0"/>
                <w:szCs w:val="24"/>
              </w:rPr>
              <w:t>2019.</w:t>
            </w:r>
          </w:p>
          <w:p w14:paraId="677CE6EA" w14:textId="77777777" w:rsidR="00263951" w:rsidRPr="00263951" w:rsidRDefault="00263951" w:rsidP="00263951">
            <w:pPr>
              <w:pStyle w:val="Punktygwne"/>
              <w:numPr>
                <w:ilvl w:val="0"/>
                <w:numId w:val="3"/>
              </w:numPr>
              <w:spacing w:before="0" w:after="0"/>
              <w:ind w:left="488" w:hanging="425"/>
              <w:rPr>
                <w:rFonts w:ascii="Corbel" w:hAnsi="Corbel"/>
                <w:b w:val="0"/>
                <w:smallCaps w:val="0"/>
                <w:szCs w:val="24"/>
              </w:rPr>
            </w:pPr>
            <w:r w:rsidRPr="00263951">
              <w:rPr>
                <w:rFonts w:ascii="Corbel" w:hAnsi="Corbel"/>
                <w:b w:val="0"/>
                <w:smallCaps w:val="0"/>
                <w:szCs w:val="24"/>
              </w:rPr>
              <w:t xml:space="preserve">Jewtuszenko O., </w:t>
            </w:r>
            <w:proofErr w:type="spellStart"/>
            <w:r w:rsidRPr="00263951">
              <w:rPr>
                <w:rFonts w:ascii="Corbel" w:hAnsi="Corbel"/>
                <w:b w:val="0"/>
                <w:smallCaps w:val="0"/>
                <w:szCs w:val="24"/>
              </w:rPr>
              <w:t>Kuciej</w:t>
            </w:r>
            <w:proofErr w:type="spellEnd"/>
            <w:r w:rsidRPr="00263951">
              <w:rPr>
                <w:rFonts w:ascii="Corbel" w:hAnsi="Corbel"/>
                <w:b w:val="0"/>
                <w:smallCaps w:val="0"/>
                <w:szCs w:val="24"/>
              </w:rPr>
              <w:t xml:space="preserve"> M., </w:t>
            </w:r>
            <w:proofErr w:type="spellStart"/>
            <w:r w:rsidRPr="00263951">
              <w:rPr>
                <w:rFonts w:ascii="Corbel" w:hAnsi="Corbel"/>
                <w:b w:val="0"/>
                <w:smallCaps w:val="0"/>
                <w:szCs w:val="24"/>
              </w:rPr>
              <w:t>Trochimczuk</w:t>
            </w:r>
            <w:proofErr w:type="spellEnd"/>
            <w:r w:rsidRPr="00263951">
              <w:rPr>
                <w:rFonts w:ascii="Corbel" w:hAnsi="Corbel"/>
                <w:b w:val="0"/>
                <w:smallCaps w:val="0"/>
                <w:szCs w:val="24"/>
              </w:rPr>
              <w:t xml:space="preserve"> R., </w:t>
            </w:r>
            <w:r w:rsidRPr="003A3D22">
              <w:rPr>
                <w:rFonts w:ascii="Corbel" w:hAnsi="Corbel"/>
                <w:b w:val="0"/>
                <w:i/>
                <w:smallCaps w:val="0"/>
                <w:szCs w:val="24"/>
              </w:rPr>
              <w:t>Bazy danych – MS ACCESS: przykłady i ćwiczenia</w:t>
            </w:r>
            <w:r w:rsidRPr="00263951">
              <w:rPr>
                <w:rFonts w:ascii="Corbel" w:hAnsi="Corbel"/>
                <w:b w:val="0"/>
                <w:smallCaps w:val="0"/>
                <w:szCs w:val="24"/>
              </w:rPr>
              <w:t>, Oficyna Wydawnicza Politechniki Białostockiej, Białystok 2018</w:t>
            </w:r>
          </w:p>
          <w:p w14:paraId="3968B59A" w14:textId="13DCF336" w:rsidR="00263951" w:rsidRPr="00CB3735" w:rsidRDefault="00263951" w:rsidP="00263951">
            <w:pPr>
              <w:pStyle w:val="Punktygwne"/>
              <w:numPr>
                <w:ilvl w:val="0"/>
                <w:numId w:val="3"/>
              </w:numPr>
              <w:spacing w:before="0" w:after="0"/>
              <w:ind w:left="488" w:hanging="425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0862FA">
              <w:rPr>
                <w:rFonts w:ascii="Corbel" w:hAnsi="Corbel"/>
                <w:b w:val="0"/>
                <w:smallCaps w:val="0"/>
                <w:szCs w:val="24"/>
              </w:rPr>
              <w:t>Marklyn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B., </w:t>
            </w:r>
            <w:proofErr w:type="spellStart"/>
            <w:r w:rsidRPr="000862FA">
              <w:rPr>
                <w:rFonts w:ascii="Corbel" w:hAnsi="Corbel"/>
                <w:b w:val="0"/>
                <w:smallCaps w:val="0"/>
                <w:szCs w:val="24"/>
              </w:rPr>
              <w:t>Whitehorn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M., </w:t>
            </w:r>
            <w:r w:rsidRPr="00263951">
              <w:rPr>
                <w:rFonts w:ascii="Corbel" w:hAnsi="Corbel"/>
                <w:b w:val="0"/>
                <w:i/>
                <w:smallCaps w:val="0"/>
                <w:szCs w:val="24"/>
              </w:rPr>
              <w:t>Relacyjne bazy danych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,</w:t>
            </w:r>
            <w:r w:rsidRPr="00263951">
              <w:rPr>
                <w:rFonts w:ascii="Corbel" w:hAnsi="Corbel"/>
                <w:b w:val="0"/>
                <w:smallCaps w:val="0"/>
                <w:szCs w:val="24"/>
              </w:rPr>
              <w:t xml:space="preserve"> Wydawnictwo Helion,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Gliwice</w:t>
            </w:r>
            <w:r w:rsidRPr="00263951">
              <w:rPr>
                <w:rFonts w:ascii="Corbel" w:hAnsi="Corbel"/>
                <w:b w:val="0"/>
                <w:smallCaps w:val="0"/>
                <w:szCs w:val="24"/>
              </w:rPr>
              <w:t xml:space="preserve"> 2003.</w:t>
            </w:r>
          </w:p>
        </w:tc>
      </w:tr>
    </w:tbl>
    <w:p w14:paraId="7A7C6054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0885F32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AB8C220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501E8A" w14:textId="77777777" w:rsidR="00607874" w:rsidRDefault="00607874" w:rsidP="00C16ABF">
      <w:pPr>
        <w:spacing w:after="0" w:line="240" w:lineRule="auto"/>
      </w:pPr>
      <w:r>
        <w:separator/>
      </w:r>
    </w:p>
  </w:endnote>
  <w:endnote w:type="continuationSeparator" w:id="0">
    <w:p w14:paraId="7CDFE483" w14:textId="77777777" w:rsidR="00607874" w:rsidRDefault="00607874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B66F3E" w14:textId="77777777" w:rsidR="00607874" w:rsidRDefault="00607874" w:rsidP="00C16ABF">
      <w:pPr>
        <w:spacing w:after="0" w:line="240" w:lineRule="auto"/>
      </w:pPr>
      <w:r>
        <w:separator/>
      </w:r>
    </w:p>
  </w:footnote>
  <w:footnote w:type="continuationSeparator" w:id="0">
    <w:p w14:paraId="30CA6425" w14:textId="77777777" w:rsidR="00607874" w:rsidRDefault="00607874" w:rsidP="00C16ABF">
      <w:pPr>
        <w:spacing w:after="0" w:line="240" w:lineRule="auto"/>
      </w:pPr>
      <w:r>
        <w:continuationSeparator/>
      </w:r>
    </w:p>
  </w:footnote>
  <w:footnote w:id="1">
    <w:p w14:paraId="5AF43967" w14:textId="77777777" w:rsidR="00263951" w:rsidRDefault="00263951" w:rsidP="00263951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040617"/>
    <w:multiLevelType w:val="hybridMultilevel"/>
    <w:tmpl w:val="009EFB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E656331"/>
    <w:multiLevelType w:val="hybridMultilevel"/>
    <w:tmpl w:val="85F2F7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5A69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68C1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F09"/>
    <w:rsid w:val="0018530D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63951"/>
    <w:rsid w:val="00281FF2"/>
    <w:rsid w:val="002857DE"/>
    <w:rsid w:val="00285C1F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441D"/>
    <w:rsid w:val="00305C92"/>
    <w:rsid w:val="003074A6"/>
    <w:rsid w:val="003151C5"/>
    <w:rsid w:val="003343CF"/>
    <w:rsid w:val="00336B5F"/>
    <w:rsid w:val="00346FE9"/>
    <w:rsid w:val="0034759A"/>
    <w:rsid w:val="003503F6"/>
    <w:rsid w:val="003530DD"/>
    <w:rsid w:val="00363F78"/>
    <w:rsid w:val="003A0A5B"/>
    <w:rsid w:val="003A1176"/>
    <w:rsid w:val="003A3D22"/>
    <w:rsid w:val="003B00FA"/>
    <w:rsid w:val="003B28C7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5324A"/>
    <w:rsid w:val="00461EFC"/>
    <w:rsid w:val="004652C2"/>
    <w:rsid w:val="004706D1"/>
    <w:rsid w:val="00471326"/>
    <w:rsid w:val="0047598D"/>
    <w:rsid w:val="004840FD"/>
    <w:rsid w:val="00485189"/>
    <w:rsid w:val="00490F7D"/>
    <w:rsid w:val="00491678"/>
    <w:rsid w:val="004968E2"/>
    <w:rsid w:val="004A3EEA"/>
    <w:rsid w:val="004A4D1F"/>
    <w:rsid w:val="004B3F0E"/>
    <w:rsid w:val="004D31C0"/>
    <w:rsid w:val="004D4AA7"/>
    <w:rsid w:val="004D5282"/>
    <w:rsid w:val="004F1551"/>
    <w:rsid w:val="004F55A3"/>
    <w:rsid w:val="0050496F"/>
    <w:rsid w:val="00511744"/>
    <w:rsid w:val="00513B6F"/>
    <w:rsid w:val="00517C63"/>
    <w:rsid w:val="00525D40"/>
    <w:rsid w:val="005363C4"/>
    <w:rsid w:val="00536BDE"/>
    <w:rsid w:val="00543ACC"/>
    <w:rsid w:val="0056696D"/>
    <w:rsid w:val="005807D6"/>
    <w:rsid w:val="0059484D"/>
    <w:rsid w:val="00595B8E"/>
    <w:rsid w:val="005A0855"/>
    <w:rsid w:val="005A3196"/>
    <w:rsid w:val="005B5FBB"/>
    <w:rsid w:val="005C080F"/>
    <w:rsid w:val="005C55E5"/>
    <w:rsid w:val="005C696A"/>
    <w:rsid w:val="005E6E85"/>
    <w:rsid w:val="005F232E"/>
    <w:rsid w:val="005F31D2"/>
    <w:rsid w:val="005F41B9"/>
    <w:rsid w:val="005F76A3"/>
    <w:rsid w:val="00607874"/>
    <w:rsid w:val="0061029B"/>
    <w:rsid w:val="00617230"/>
    <w:rsid w:val="00621CE1"/>
    <w:rsid w:val="00621F53"/>
    <w:rsid w:val="00627FC9"/>
    <w:rsid w:val="00647FA8"/>
    <w:rsid w:val="00650C5F"/>
    <w:rsid w:val="00654934"/>
    <w:rsid w:val="006620D9"/>
    <w:rsid w:val="00671958"/>
    <w:rsid w:val="00675843"/>
    <w:rsid w:val="00696477"/>
    <w:rsid w:val="006A7753"/>
    <w:rsid w:val="006D050F"/>
    <w:rsid w:val="006D6139"/>
    <w:rsid w:val="006E34D4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246"/>
    <w:rsid w:val="00746EC8"/>
    <w:rsid w:val="00761AE2"/>
    <w:rsid w:val="00763BF1"/>
    <w:rsid w:val="00766FD4"/>
    <w:rsid w:val="0078168C"/>
    <w:rsid w:val="00781916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55BD"/>
    <w:rsid w:val="008E64F4"/>
    <w:rsid w:val="008F12C9"/>
    <w:rsid w:val="008F6E29"/>
    <w:rsid w:val="00916188"/>
    <w:rsid w:val="00923D7D"/>
    <w:rsid w:val="009508DF"/>
    <w:rsid w:val="00950DAC"/>
    <w:rsid w:val="00954A07"/>
    <w:rsid w:val="00995DAF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1FE4"/>
    <w:rsid w:val="00A53FA5"/>
    <w:rsid w:val="00A54817"/>
    <w:rsid w:val="00A601C8"/>
    <w:rsid w:val="00A60799"/>
    <w:rsid w:val="00A81F28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32F89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A0F15"/>
    <w:rsid w:val="00BB520A"/>
    <w:rsid w:val="00BD3869"/>
    <w:rsid w:val="00BD66E9"/>
    <w:rsid w:val="00BD6FF4"/>
    <w:rsid w:val="00BF2C41"/>
    <w:rsid w:val="00C058B4"/>
    <w:rsid w:val="00C05F44"/>
    <w:rsid w:val="00C131B5"/>
    <w:rsid w:val="00C15909"/>
    <w:rsid w:val="00C16ABF"/>
    <w:rsid w:val="00C170AE"/>
    <w:rsid w:val="00C26CB7"/>
    <w:rsid w:val="00C324C1"/>
    <w:rsid w:val="00C330E9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B2176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608D1"/>
    <w:rsid w:val="00D74119"/>
    <w:rsid w:val="00D8075B"/>
    <w:rsid w:val="00D81A00"/>
    <w:rsid w:val="00D8678B"/>
    <w:rsid w:val="00DA2114"/>
    <w:rsid w:val="00DE09C0"/>
    <w:rsid w:val="00DE4A14"/>
    <w:rsid w:val="00DF320D"/>
    <w:rsid w:val="00DF71C8"/>
    <w:rsid w:val="00E04802"/>
    <w:rsid w:val="00E129B8"/>
    <w:rsid w:val="00E21E7D"/>
    <w:rsid w:val="00E22FBC"/>
    <w:rsid w:val="00E24BF5"/>
    <w:rsid w:val="00E25338"/>
    <w:rsid w:val="00E51E44"/>
    <w:rsid w:val="00E57706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52BD6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5F50D0"/>
  <w15:docId w15:val="{DD2A3CCD-3B0F-4FE6-9E68-C9E9761D1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10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9502AF-687A-4ECF-8094-5B3A6A2D8E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208</TotalTime>
  <Pages>5</Pages>
  <Words>1344</Words>
  <Characters>8067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9393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Student</cp:lastModifiedBy>
  <cp:revision>9</cp:revision>
  <cp:lastPrinted>2019-02-06T12:12:00Z</cp:lastPrinted>
  <dcterms:created xsi:type="dcterms:W3CDTF">2025-07-10T21:12:00Z</dcterms:created>
  <dcterms:modified xsi:type="dcterms:W3CDTF">2025-07-11T13:16:00Z</dcterms:modified>
</cp:coreProperties>
</file>